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984"/>
      </w:tblGrid>
      <w:tr w:rsidR="008F0375" w:rsidRPr="00F81DC5" w14:paraId="25F8C3A1" w14:textId="77777777" w:rsidTr="00CD73DA">
        <w:tc>
          <w:tcPr>
            <w:tcW w:w="7088" w:type="dxa"/>
            <w:tcMar>
              <w:left w:w="0" w:type="dxa"/>
              <w:right w:w="0" w:type="dxa"/>
            </w:tcMar>
          </w:tcPr>
          <w:p w14:paraId="1461D085" w14:textId="77777777" w:rsidR="00B94EF0" w:rsidRDefault="006C04BF" w:rsidP="001F6F36">
            <w:pPr>
              <w:tabs>
                <w:tab w:val="left" w:pos="567"/>
              </w:tabs>
              <w:spacing w:before="240"/>
              <w:jc w:val="both"/>
              <w:rPr>
                <w:rFonts w:cs="Arial"/>
                <w:b/>
                <w:lang w:val="en-US"/>
              </w:rPr>
            </w:pPr>
            <w:bookmarkStart w:id="0" w:name="_Hlk129359850"/>
            <w:r>
              <w:rPr>
                <w:rFonts w:cs="Arial"/>
                <w:b/>
                <w:lang w:val="uk-UA"/>
              </w:rPr>
              <w:t xml:space="preserve">Тренінги з розвитку «твердих» навичок для </w:t>
            </w:r>
          </w:p>
          <w:p w14:paraId="50D7D867" w14:textId="02E1700C" w:rsidR="008F0375" w:rsidRPr="00B94EF0" w:rsidRDefault="006C04BF" w:rsidP="001F6F36">
            <w:pPr>
              <w:tabs>
                <w:tab w:val="left" w:pos="567"/>
              </w:tabs>
              <w:spacing w:before="240"/>
              <w:jc w:val="both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uk-UA"/>
              </w:rPr>
              <w:t>національного персоналу</w:t>
            </w:r>
            <w:r w:rsidR="00B94EF0" w:rsidRPr="00B94EF0">
              <w:rPr>
                <w:rFonts w:cs="Arial"/>
                <w:b/>
                <w:lang w:val="ru-RU"/>
              </w:rPr>
              <w:t xml:space="preserve"> </w:t>
            </w:r>
            <w:r w:rsidR="00B94EF0">
              <w:rPr>
                <w:rFonts w:cs="Arial"/>
                <w:b/>
                <w:lang w:val="uk-UA"/>
              </w:rPr>
              <w:t>та партнерів</w:t>
            </w:r>
            <w:r>
              <w:rPr>
                <w:rFonts w:cs="Arial"/>
                <w:b/>
                <w:lang w:val="uk-UA"/>
              </w:rPr>
              <w:t xml:space="preserve"> </w:t>
            </w:r>
            <w:r w:rsidR="00791F4A" w:rsidRPr="00F81DC5">
              <w:rPr>
                <w:rFonts w:cs="Arial"/>
                <w:b/>
              </w:rPr>
              <w:t>GIZ</w:t>
            </w:r>
            <w:r w:rsidR="00791F4A" w:rsidRPr="00B94EF0">
              <w:rPr>
                <w:rFonts w:cs="Arial"/>
                <w:b/>
                <w:lang w:val="ru-RU"/>
              </w:rPr>
              <w:t xml:space="preserve"> </w:t>
            </w:r>
            <w:r>
              <w:rPr>
                <w:rFonts w:cs="Arial"/>
                <w:b/>
                <w:lang w:val="uk-UA"/>
              </w:rPr>
              <w:t>Україна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14:paraId="0395D5DE" w14:textId="39055EB6" w:rsidR="008F0375" w:rsidRPr="00F81DC5" w:rsidRDefault="006C04BF" w:rsidP="001F6F36">
            <w:pPr>
              <w:tabs>
                <w:tab w:val="left" w:pos="567"/>
              </w:tabs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lang w:val="uk-UA"/>
              </w:rPr>
              <w:t xml:space="preserve">Номер </w:t>
            </w:r>
            <w:proofErr w:type="spellStart"/>
            <w:r>
              <w:rPr>
                <w:rFonts w:cs="Arial"/>
                <w:b/>
                <w:lang w:val="uk-UA"/>
              </w:rPr>
              <w:t>проєкту</w:t>
            </w:r>
            <w:proofErr w:type="spellEnd"/>
            <w:r w:rsidRPr="00F81DC5">
              <w:rPr>
                <w:rFonts w:cs="Arial"/>
                <w:b/>
              </w:rPr>
              <w:t xml:space="preserve"> </w:t>
            </w:r>
            <w:r w:rsidR="008F0375" w:rsidRPr="00F81DC5">
              <w:rPr>
                <w:rFonts w:cs="Arial"/>
                <w:b/>
              </w:rPr>
              <w:t>/</w:t>
            </w:r>
            <w:r w:rsidR="008F0375" w:rsidRPr="00F81DC5">
              <w:rPr>
                <w:rFonts w:cs="Arial"/>
                <w:b/>
              </w:rPr>
              <w:br/>
            </w:r>
            <w:r>
              <w:rPr>
                <w:rFonts w:cs="Arial"/>
                <w:b/>
                <w:lang w:val="uk-UA"/>
              </w:rPr>
              <w:t>центр витрат</w:t>
            </w:r>
            <w:r w:rsidR="008F0375" w:rsidRPr="00F81DC5">
              <w:rPr>
                <w:rFonts w:cs="Arial"/>
                <w:b/>
              </w:rPr>
              <w:t>:</w:t>
            </w:r>
          </w:p>
          <w:p w14:paraId="263A4F16" w14:textId="1597C46F" w:rsidR="008F0375" w:rsidRPr="00F81DC5" w:rsidRDefault="00791F4A" w:rsidP="001F6F36">
            <w:pPr>
              <w:tabs>
                <w:tab w:val="left" w:pos="567"/>
              </w:tabs>
              <w:jc w:val="both"/>
              <w:rPr>
                <w:rFonts w:cs="Arial"/>
                <w:b/>
              </w:rPr>
            </w:pPr>
            <w:r w:rsidRPr="00F81DC5">
              <w:rPr>
                <w:rFonts w:cs="Arial"/>
                <w:b/>
              </w:rPr>
              <w:t>08.9217.4-001.00</w:t>
            </w:r>
          </w:p>
        </w:tc>
      </w:tr>
    </w:tbl>
    <w:p w14:paraId="77444CE9" w14:textId="6E5D0405" w:rsidR="00CA4C50" w:rsidRPr="00F81DC5" w:rsidRDefault="00CA4C50" w:rsidP="001F6F36">
      <w:pPr>
        <w:jc w:val="both"/>
        <w:rPr>
          <w:rFonts w:cs="Arial"/>
          <w:b/>
          <w:bCs/>
        </w:rPr>
      </w:pPr>
      <w:bookmarkStart w:id="1" w:name="_Toc508619994"/>
      <w:bookmarkStart w:id="2" w:name="_Toc119493820"/>
      <w:bookmarkStart w:id="3" w:name="_Toc127948108"/>
      <w:bookmarkStart w:id="4" w:name="_Hlk129359869"/>
      <w:bookmarkEnd w:id="0"/>
    </w:p>
    <w:p w14:paraId="01703825" w14:textId="1E79CDFC" w:rsidR="00620D98" w:rsidRPr="00F81DC5" w:rsidRDefault="006C04BF" w:rsidP="001F6F36">
      <w:pPr>
        <w:jc w:val="both"/>
        <w:rPr>
          <w:rFonts w:cs="Arial"/>
          <w:b/>
          <w:bCs/>
        </w:rPr>
      </w:pPr>
      <w:r>
        <w:rPr>
          <w:rFonts w:cs="Arial"/>
          <w:b/>
          <w:bCs/>
          <w:lang w:val="uk-UA"/>
        </w:rPr>
        <w:t>Технічне завдання</w:t>
      </w:r>
      <w:r w:rsidR="00620D98" w:rsidRPr="00F81DC5">
        <w:rPr>
          <w:rFonts w:cs="Arial"/>
          <w:b/>
          <w:bCs/>
        </w:rPr>
        <w:t xml:space="preserve"> </w:t>
      </w:r>
    </w:p>
    <w:p w14:paraId="395001DE" w14:textId="464E1457" w:rsidR="008F0375" w:rsidRPr="00F81DC5" w:rsidRDefault="006C04BF" w:rsidP="00104ECD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cs="Arial"/>
          <w:b/>
          <w:bCs/>
        </w:rPr>
      </w:pPr>
      <w:r>
        <w:rPr>
          <w:rFonts w:cs="Arial"/>
          <w:b/>
          <w:bCs/>
          <w:lang w:val="uk-UA"/>
        </w:rPr>
        <w:t>Перелік скорочень</w:t>
      </w:r>
      <w:bookmarkEnd w:id="1"/>
      <w:bookmarkEnd w:id="2"/>
      <w:bookmarkEnd w:id="3"/>
    </w:p>
    <w:p w14:paraId="4D647677" w14:textId="102C29A4" w:rsidR="008F0375" w:rsidRPr="00F81DC5" w:rsidRDefault="008F0375" w:rsidP="001F6F36">
      <w:pPr>
        <w:ind w:left="1701" w:hanging="1701"/>
        <w:jc w:val="both"/>
        <w:rPr>
          <w:rFonts w:cs="Arial"/>
        </w:rPr>
      </w:pPr>
      <w:r w:rsidRPr="00F81DC5">
        <w:rPr>
          <w:rFonts w:cs="Arial"/>
        </w:rPr>
        <w:t>AG</w:t>
      </w:r>
      <w:r w:rsidRPr="00F81DC5">
        <w:rPr>
          <w:rFonts w:cs="Arial"/>
        </w:rPr>
        <w:tab/>
      </w:r>
      <w:r w:rsidR="006C04BF">
        <w:rPr>
          <w:rFonts w:cs="Arial"/>
          <w:lang w:val="uk-UA"/>
        </w:rPr>
        <w:t>Замовник</w:t>
      </w:r>
    </w:p>
    <w:p w14:paraId="2221A4C0" w14:textId="255D12C7" w:rsidR="008F0375" w:rsidRPr="00F81DC5" w:rsidRDefault="008F0375" w:rsidP="001F6F36">
      <w:pPr>
        <w:ind w:left="1701" w:hanging="1701"/>
        <w:jc w:val="both"/>
        <w:rPr>
          <w:rFonts w:cs="Arial"/>
        </w:rPr>
      </w:pPr>
      <w:r w:rsidRPr="00F81DC5">
        <w:rPr>
          <w:rFonts w:cs="Arial"/>
        </w:rPr>
        <w:t>AN</w:t>
      </w:r>
      <w:r w:rsidRPr="00F81DC5">
        <w:rPr>
          <w:rFonts w:cs="Arial"/>
        </w:rPr>
        <w:tab/>
      </w:r>
      <w:r w:rsidR="006C04BF">
        <w:rPr>
          <w:rFonts w:cs="Arial"/>
          <w:lang w:val="uk-UA"/>
        </w:rPr>
        <w:t>Виконавець</w:t>
      </w:r>
    </w:p>
    <w:p w14:paraId="7FBA1457" w14:textId="71A07B33" w:rsidR="008F0375" w:rsidRPr="00F81DC5" w:rsidRDefault="008F0375" w:rsidP="1A754C66">
      <w:pPr>
        <w:ind w:left="1701" w:hanging="1701"/>
        <w:jc w:val="both"/>
        <w:rPr>
          <w:rFonts w:eastAsia="Arial" w:cs="Arial"/>
        </w:rPr>
      </w:pPr>
      <w:r w:rsidRPr="00F81DC5">
        <w:rPr>
          <w:rFonts w:cs="Arial"/>
        </w:rPr>
        <w:t>AVB</w:t>
      </w:r>
      <w:r w:rsidRPr="00F81DC5">
        <w:rPr>
          <w:rFonts w:cs="Arial"/>
        </w:rPr>
        <w:tab/>
      </w:r>
      <w:r w:rsidR="00BD044F">
        <w:rPr>
          <w:rFonts w:cs="Arial"/>
          <w:lang w:val="uk-UA"/>
        </w:rPr>
        <w:t xml:space="preserve">Загальні правила та умови договорів (місцеві правила та умови) про постачання послуг та робіт на замовлення </w:t>
      </w:r>
      <w:r w:rsidR="1DAE1A2D" w:rsidRPr="00F81DC5">
        <w:rPr>
          <w:rFonts w:eastAsia="Arial" w:cs="Arial"/>
        </w:rPr>
        <w:t xml:space="preserve">Deutsche Gesellschaft für Internationale Zusammenarbeit (GIZ) GmbH </w:t>
      </w:r>
      <w:r w:rsidR="00BD044F">
        <w:rPr>
          <w:rFonts w:eastAsia="Arial" w:cs="Arial"/>
          <w:lang w:val="uk-UA"/>
        </w:rPr>
        <w:t>в Україні</w:t>
      </w:r>
    </w:p>
    <w:p w14:paraId="20AB4F75" w14:textId="5457E96F" w:rsidR="008F0375" w:rsidRPr="00F81DC5" w:rsidRDefault="008F0375" w:rsidP="001F6F36">
      <w:pPr>
        <w:ind w:left="1701" w:hanging="1701"/>
        <w:jc w:val="both"/>
        <w:rPr>
          <w:rFonts w:cs="Arial"/>
          <w:lang w:val="uk-UA"/>
        </w:rPr>
      </w:pPr>
      <w:r w:rsidRPr="00F81DC5">
        <w:rPr>
          <w:rFonts w:cs="Arial"/>
        </w:rPr>
        <w:t>FK</w:t>
      </w:r>
      <w:r w:rsidRPr="00B94EF0">
        <w:rPr>
          <w:rFonts w:cs="Arial"/>
          <w:lang w:val="ru-RU"/>
        </w:rPr>
        <w:tab/>
      </w:r>
      <w:r w:rsidR="00BD044F">
        <w:rPr>
          <w:rFonts w:cs="Arial"/>
          <w:lang w:val="uk-UA"/>
        </w:rPr>
        <w:t xml:space="preserve">Експерт </w:t>
      </w:r>
    </w:p>
    <w:p w14:paraId="67140D19" w14:textId="2948D1DF" w:rsidR="008F0375" w:rsidRPr="00B94EF0" w:rsidRDefault="008F0375" w:rsidP="001F6F36">
      <w:pPr>
        <w:ind w:left="1701" w:hanging="1701"/>
        <w:jc w:val="both"/>
        <w:rPr>
          <w:rFonts w:cs="Arial"/>
          <w:lang w:val="ru-RU"/>
        </w:rPr>
      </w:pPr>
      <w:r w:rsidRPr="00F81DC5">
        <w:rPr>
          <w:rFonts w:cs="Arial"/>
        </w:rPr>
        <w:t>FKT</w:t>
      </w:r>
      <w:r w:rsidRPr="00B94EF0">
        <w:rPr>
          <w:rFonts w:cs="Arial"/>
          <w:lang w:val="ru-RU"/>
        </w:rPr>
        <w:tab/>
      </w:r>
      <w:r w:rsidR="00BD044F">
        <w:rPr>
          <w:rFonts w:cs="Arial"/>
          <w:lang w:val="uk-UA"/>
        </w:rPr>
        <w:t>Дні роботи експерта</w:t>
      </w:r>
    </w:p>
    <w:p w14:paraId="074770DF" w14:textId="38FC9968" w:rsidR="008F0375" w:rsidRPr="00B94EF0" w:rsidRDefault="008F0375" w:rsidP="001F6F36">
      <w:pPr>
        <w:ind w:left="1701" w:hanging="1701"/>
        <w:jc w:val="both"/>
        <w:rPr>
          <w:rFonts w:cs="Arial"/>
          <w:lang w:val="ru-RU"/>
        </w:rPr>
      </w:pPr>
      <w:r w:rsidRPr="00F81DC5">
        <w:rPr>
          <w:rFonts w:cs="Arial"/>
        </w:rPr>
        <w:t>KZFK</w:t>
      </w:r>
      <w:r w:rsidRPr="00B94EF0">
        <w:rPr>
          <w:rFonts w:cs="Arial"/>
          <w:lang w:val="ru-RU"/>
        </w:rPr>
        <w:tab/>
      </w:r>
      <w:r w:rsidR="00BD044F">
        <w:rPr>
          <w:rFonts w:cs="Arial"/>
          <w:lang w:val="uk-UA"/>
        </w:rPr>
        <w:t>Короткостроковий експерт</w:t>
      </w:r>
    </w:p>
    <w:p w14:paraId="5AC1C6FE" w14:textId="302FF4E3" w:rsidR="008F0375" w:rsidRPr="00B94EF0" w:rsidRDefault="008F0375" w:rsidP="001F6F36">
      <w:pPr>
        <w:ind w:left="1701" w:hanging="1701"/>
        <w:jc w:val="both"/>
        <w:rPr>
          <w:rFonts w:cs="Arial"/>
          <w:lang w:val="ru-RU"/>
        </w:rPr>
      </w:pPr>
      <w:proofErr w:type="spellStart"/>
      <w:r w:rsidRPr="00F81DC5">
        <w:rPr>
          <w:rFonts w:cs="Arial"/>
        </w:rPr>
        <w:t>ToRs</w:t>
      </w:r>
      <w:proofErr w:type="spellEnd"/>
      <w:r w:rsidRPr="00B94EF0">
        <w:rPr>
          <w:rFonts w:cs="Arial"/>
          <w:lang w:val="ru-RU"/>
        </w:rPr>
        <w:tab/>
      </w:r>
      <w:r w:rsidR="00BD044F">
        <w:rPr>
          <w:rFonts w:cs="Arial"/>
          <w:lang w:val="uk-UA"/>
        </w:rPr>
        <w:t>Технічне завдання</w:t>
      </w:r>
    </w:p>
    <w:bookmarkEnd w:id="4"/>
    <w:p w14:paraId="56FBF003" w14:textId="77777777" w:rsidR="008F0375" w:rsidRPr="00F81DC5" w:rsidRDefault="008F0375" w:rsidP="001F6F36">
      <w:pPr>
        <w:spacing w:line="259" w:lineRule="auto"/>
        <w:jc w:val="both"/>
        <w:rPr>
          <w:rFonts w:cs="Arial"/>
          <w:lang w:val="ru-RU"/>
        </w:rPr>
      </w:pPr>
      <w:r w:rsidRPr="00B94EF0">
        <w:rPr>
          <w:rFonts w:cs="Arial"/>
          <w:lang w:val="ru-RU"/>
        </w:rPr>
        <w:br w:type="page"/>
      </w:r>
    </w:p>
    <w:p w14:paraId="046FC816" w14:textId="3CCBA2E1" w:rsidR="008F0375" w:rsidRPr="00F81DC5" w:rsidRDefault="00BD044F" w:rsidP="00104ECD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cs="Arial"/>
          <w:b/>
        </w:rPr>
      </w:pPr>
      <w:bookmarkStart w:id="5" w:name="_Ref508121651"/>
      <w:bookmarkStart w:id="6" w:name="_Ref508121655"/>
      <w:bookmarkStart w:id="7" w:name="_Toc508619995"/>
      <w:bookmarkStart w:id="8" w:name="_Toc119493821"/>
      <w:bookmarkStart w:id="9" w:name="_Toc127948109"/>
      <w:r>
        <w:rPr>
          <w:rFonts w:cs="Arial"/>
          <w:b/>
          <w:lang w:val="uk-UA"/>
        </w:rPr>
        <w:lastRenderedPageBreak/>
        <w:t>Загальні відомості</w:t>
      </w:r>
      <w:bookmarkEnd w:id="5"/>
      <w:bookmarkEnd w:id="6"/>
      <w:bookmarkEnd w:id="7"/>
      <w:bookmarkEnd w:id="8"/>
      <w:bookmarkEnd w:id="9"/>
    </w:p>
    <w:p w14:paraId="3F478858" w14:textId="66D2F96A" w:rsidR="00C13B76" w:rsidRPr="00B94EF0" w:rsidRDefault="00BD044F" w:rsidP="00C13B76">
      <w:pPr>
        <w:ind w:right="395" w:firstLine="316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</w:rPr>
        <w:t>GIZ</w:t>
      </w:r>
      <w:r w:rsidRPr="00B94EF0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є провайдером послуг у сфері міжнародного співробітництва заради сталого розвитку та міжнародної освітньої діяльності, який прагне зробити свій внесок до майбутнього світу, в якому варто жити</w:t>
      </w:r>
      <w:r w:rsidR="00C13B76" w:rsidRPr="00B94EF0">
        <w:rPr>
          <w:rFonts w:cs="Arial"/>
          <w:color w:val="000000"/>
          <w:lang w:val="ru-RU"/>
        </w:rPr>
        <w:t xml:space="preserve">. </w:t>
      </w:r>
      <w:r w:rsidR="00BB585B">
        <w:rPr>
          <w:rFonts w:cs="Arial"/>
          <w:color w:val="000000"/>
          <w:lang w:val="uk-UA"/>
        </w:rPr>
        <w:t xml:space="preserve">Ми маємо понад </w:t>
      </w:r>
      <w:r w:rsidR="00C13B76" w:rsidRPr="00B94EF0">
        <w:rPr>
          <w:rFonts w:cs="Arial"/>
          <w:color w:val="000000"/>
          <w:lang w:val="ru-RU"/>
        </w:rPr>
        <w:t xml:space="preserve">50 </w:t>
      </w:r>
      <w:r w:rsidR="00BB585B">
        <w:rPr>
          <w:rFonts w:cs="Arial"/>
          <w:color w:val="000000"/>
          <w:lang w:val="uk-UA"/>
        </w:rPr>
        <w:t>років досвіду роботи у різноманітних галузях, зокрема – у сфері економічного розвитку, сприяння зайнятості, енергетики, захисту довкілля, миру та безпеки</w:t>
      </w:r>
      <w:r w:rsidR="00C13B76" w:rsidRPr="00B94EF0">
        <w:rPr>
          <w:rFonts w:cs="Arial"/>
          <w:color w:val="000000"/>
          <w:lang w:val="ru-RU"/>
        </w:rPr>
        <w:t xml:space="preserve">. </w:t>
      </w:r>
      <w:r w:rsidR="00BB585B">
        <w:rPr>
          <w:rFonts w:cs="Arial"/>
          <w:color w:val="000000"/>
          <w:lang w:val="uk-UA"/>
        </w:rPr>
        <w:t xml:space="preserve">Компетенції федеральної компанії </w:t>
      </w:r>
      <w:r w:rsidR="00BB585B">
        <w:rPr>
          <w:rFonts w:cs="Arial"/>
          <w:color w:val="000000"/>
          <w:lang w:val="en-US"/>
        </w:rPr>
        <w:t>GIZ</w:t>
      </w:r>
      <w:r w:rsidR="00BB585B" w:rsidRPr="00B94EF0">
        <w:rPr>
          <w:rFonts w:cs="Arial"/>
          <w:color w:val="000000"/>
          <w:lang w:val="ru-RU"/>
        </w:rPr>
        <w:t xml:space="preserve"> </w:t>
      </w:r>
      <w:r w:rsidR="00BB585B">
        <w:rPr>
          <w:rFonts w:cs="Arial"/>
          <w:color w:val="000000"/>
          <w:lang w:val="uk-UA"/>
        </w:rPr>
        <w:t>користуються попитом в усьому світі</w:t>
      </w:r>
      <w:r w:rsidR="00BB585B" w:rsidRPr="00B94EF0">
        <w:rPr>
          <w:rFonts w:cs="Arial"/>
          <w:color w:val="000000"/>
          <w:lang w:val="ru-RU"/>
        </w:rPr>
        <w:t xml:space="preserve"> </w:t>
      </w:r>
      <w:r w:rsidR="00C13B76" w:rsidRPr="00B94EF0">
        <w:rPr>
          <w:rFonts w:cs="Arial"/>
          <w:color w:val="000000"/>
          <w:lang w:val="ru-RU"/>
        </w:rPr>
        <w:t xml:space="preserve">– </w:t>
      </w:r>
      <w:r w:rsidR="00BB585B">
        <w:rPr>
          <w:rFonts w:cs="Arial"/>
          <w:color w:val="000000"/>
          <w:lang w:val="uk-UA"/>
        </w:rPr>
        <w:t>ми співпрацюємо з Урядом Німеччини, інституціями Європейського Союзу, ООН, приватним сектором та урядами інших держав</w:t>
      </w:r>
      <w:r w:rsidR="00C13B76" w:rsidRPr="00B94EF0">
        <w:rPr>
          <w:rFonts w:cs="Arial"/>
          <w:color w:val="000000"/>
          <w:lang w:val="ru-RU"/>
        </w:rPr>
        <w:t xml:space="preserve">. </w:t>
      </w:r>
      <w:r w:rsidR="00BB585B">
        <w:rPr>
          <w:rFonts w:cs="Arial"/>
          <w:color w:val="000000"/>
          <w:lang w:val="uk-UA"/>
        </w:rPr>
        <w:t xml:space="preserve">Ми взаємодіємо з представниками бізнесу, </w:t>
      </w:r>
      <w:r w:rsidR="00DB5460">
        <w:rPr>
          <w:rFonts w:cs="Arial"/>
          <w:color w:val="000000"/>
          <w:lang w:val="uk-UA"/>
        </w:rPr>
        <w:t>громадянського суспільства та науковими установами, а також сприяємо успішній взаємодії між політикою розвитку та іншими галузевими політиками та напрямками діяльності</w:t>
      </w:r>
      <w:r w:rsidR="00C13B76" w:rsidRPr="00B94EF0">
        <w:rPr>
          <w:rFonts w:cs="Arial"/>
          <w:color w:val="000000"/>
          <w:lang w:val="ru-RU"/>
        </w:rPr>
        <w:t xml:space="preserve">. </w:t>
      </w:r>
      <w:r w:rsidR="00DB5460">
        <w:rPr>
          <w:rFonts w:cs="Arial"/>
          <w:color w:val="000000"/>
          <w:lang w:val="uk-UA"/>
        </w:rPr>
        <w:t xml:space="preserve">Головним замовником наших послуг є Федеральне міністерство економічного співробітництва та розвитку </w:t>
      </w:r>
      <w:r w:rsidR="00C13B76" w:rsidRPr="00B94EF0">
        <w:rPr>
          <w:rFonts w:cs="Arial"/>
          <w:color w:val="000000"/>
          <w:lang w:val="ru-RU"/>
        </w:rPr>
        <w:t>(</w:t>
      </w:r>
      <w:r w:rsidR="00C13B76" w:rsidRPr="00F81DC5">
        <w:rPr>
          <w:rFonts w:cs="Arial"/>
          <w:color w:val="000000"/>
        </w:rPr>
        <w:t>BMZ</w:t>
      </w:r>
      <w:r w:rsidR="00C13B76" w:rsidRPr="00B94EF0">
        <w:rPr>
          <w:rFonts w:cs="Arial"/>
          <w:color w:val="000000"/>
          <w:lang w:val="ru-RU"/>
        </w:rPr>
        <w:t>).</w:t>
      </w:r>
    </w:p>
    <w:p w14:paraId="19E02E1C" w14:textId="67A44CFF" w:rsidR="00C13B76" w:rsidRPr="00C17B58" w:rsidRDefault="00DB5460" w:rsidP="00C17B58">
      <w:pPr>
        <w:ind w:right="395" w:firstLine="316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 xml:space="preserve">Замовники та партнери довіряють </w:t>
      </w:r>
      <w:r w:rsidR="00C13B76" w:rsidRPr="00F81DC5">
        <w:rPr>
          <w:rFonts w:cs="Arial"/>
          <w:color w:val="000000"/>
        </w:rPr>
        <w:t>GIZ</w:t>
      </w:r>
      <w:r w:rsidR="00C13B76" w:rsidRPr="00B94EF0">
        <w:rPr>
          <w:rFonts w:cs="Arial"/>
          <w:color w:val="000000"/>
          <w:lang w:val="ru-RU"/>
        </w:rPr>
        <w:t xml:space="preserve">, </w:t>
      </w:r>
      <w:r>
        <w:rPr>
          <w:rFonts w:cs="Arial"/>
          <w:color w:val="000000"/>
          <w:lang w:val="uk-UA"/>
        </w:rPr>
        <w:t>ми працюємо з ними над створенням ідей з реалізації політичних, суспільних та економічних змін, а також над розробкою та втіленням необхідних для цього планів</w:t>
      </w:r>
      <w:r w:rsidR="00C13B76" w:rsidRPr="00B94EF0">
        <w:rPr>
          <w:rFonts w:cs="Arial"/>
          <w:color w:val="000000"/>
          <w:lang w:val="ru-RU"/>
        </w:rPr>
        <w:t xml:space="preserve">. </w:t>
      </w:r>
      <w:r w:rsidR="00C17B58">
        <w:rPr>
          <w:rFonts w:cs="Arial"/>
          <w:color w:val="000000"/>
          <w:lang w:val="uk-UA"/>
        </w:rPr>
        <w:t>Цінності Німеччини та європейські цінності загалом є визначальними для нашої роботи як для федеральної компанії, яка виконує суспільно корисну роботу</w:t>
      </w:r>
      <w:r w:rsidR="00C13B76" w:rsidRPr="00B94EF0">
        <w:rPr>
          <w:rFonts w:cs="Arial"/>
          <w:color w:val="000000"/>
          <w:lang w:val="ru-RU"/>
        </w:rPr>
        <w:t xml:space="preserve">. </w:t>
      </w:r>
      <w:r w:rsidR="00C17B58">
        <w:rPr>
          <w:rFonts w:cs="Arial"/>
          <w:color w:val="000000"/>
          <w:lang w:val="uk-UA"/>
        </w:rPr>
        <w:t xml:space="preserve">Разом з нашими партнерами з національних урядів в усьому світі та з партнерами, які представляють бізнес, науку та громадянське суспільство, ми гнучко працюємо над створенням ефективних рішень, які дають людям кращі перспективи та </w:t>
      </w:r>
      <w:r w:rsidR="00915313">
        <w:rPr>
          <w:rFonts w:cs="Arial"/>
          <w:color w:val="000000"/>
          <w:lang w:val="uk-UA"/>
        </w:rPr>
        <w:t>допомагають їм покращити умови життя у сталий спосіб</w:t>
      </w:r>
      <w:r w:rsidR="00C13B76" w:rsidRPr="00B94EF0">
        <w:rPr>
          <w:rFonts w:cs="Arial"/>
          <w:color w:val="000000"/>
          <w:lang w:val="ru-RU"/>
        </w:rPr>
        <w:t>.</w:t>
      </w:r>
    </w:p>
    <w:p w14:paraId="0BEF245A" w14:textId="1695625C" w:rsidR="00B255EE" w:rsidRPr="00B94EF0" w:rsidRDefault="00C13B76" w:rsidP="00720494">
      <w:pPr>
        <w:ind w:right="395" w:firstLine="316"/>
        <w:jc w:val="both"/>
        <w:rPr>
          <w:rFonts w:cs="Arial"/>
          <w:color w:val="000000"/>
          <w:lang w:val="ru-RU"/>
        </w:rPr>
      </w:pPr>
      <w:r w:rsidRPr="00F81DC5">
        <w:rPr>
          <w:rFonts w:cs="Arial"/>
          <w:color w:val="000000"/>
        </w:rPr>
        <w:t>GIZ</w:t>
      </w:r>
      <w:r w:rsidRPr="00B94EF0">
        <w:rPr>
          <w:rFonts w:cs="Arial"/>
          <w:color w:val="000000"/>
          <w:lang w:val="ru-RU"/>
        </w:rPr>
        <w:t xml:space="preserve"> </w:t>
      </w:r>
      <w:r w:rsidR="00915313">
        <w:rPr>
          <w:rFonts w:cs="Arial"/>
          <w:color w:val="000000"/>
          <w:lang w:val="uk-UA"/>
        </w:rPr>
        <w:t xml:space="preserve">Україна </w:t>
      </w:r>
      <w:r w:rsidR="00716F9C">
        <w:rPr>
          <w:rFonts w:cs="Arial"/>
          <w:color w:val="000000"/>
          <w:lang w:val="uk-UA"/>
        </w:rPr>
        <w:t>вважає свій національний персонал вирішальним фактором для успішної роботи та реалізації стратегії компанії в Україні</w:t>
      </w:r>
      <w:r w:rsidRPr="00B94EF0">
        <w:rPr>
          <w:rFonts w:cs="Arial"/>
          <w:color w:val="000000"/>
          <w:lang w:val="ru-RU"/>
        </w:rPr>
        <w:t xml:space="preserve">. </w:t>
      </w:r>
      <w:r w:rsidRPr="00F81DC5">
        <w:rPr>
          <w:rFonts w:cs="Arial"/>
          <w:color w:val="000000"/>
        </w:rPr>
        <w:t>GIZ</w:t>
      </w:r>
      <w:r w:rsidRPr="00B94EF0">
        <w:rPr>
          <w:rFonts w:cs="Arial"/>
          <w:color w:val="000000"/>
          <w:lang w:val="ru-RU"/>
        </w:rPr>
        <w:t xml:space="preserve"> </w:t>
      </w:r>
      <w:r w:rsidR="00716F9C">
        <w:rPr>
          <w:rFonts w:cs="Arial"/>
          <w:color w:val="000000"/>
          <w:lang w:val="uk-UA"/>
        </w:rPr>
        <w:t>Україна бажає надати представникам національного персоналу можливість для покращення своїх «твердих» навичок, які дозволять їм ефективніше співпрацювати з різними партнерами</w:t>
      </w:r>
      <w:r w:rsidRPr="00B94EF0">
        <w:rPr>
          <w:rFonts w:cs="Arial"/>
          <w:color w:val="000000"/>
          <w:lang w:val="ru-RU"/>
        </w:rPr>
        <w:t>.</w:t>
      </w:r>
      <w:r w:rsidR="00720494" w:rsidRPr="00B94EF0">
        <w:rPr>
          <w:rFonts w:cs="Arial"/>
          <w:color w:val="000000"/>
          <w:lang w:val="ru-RU"/>
        </w:rPr>
        <w:t xml:space="preserve"> </w:t>
      </w:r>
      <w:r w:rsidR="00716F9C">
        <w:rPr>
          <w:rFonts w:cs="Arial"/>
          <w:color w:val="000000"/>
          <w:lang w:val="uk-UA"/>
        </w:rPr>
        <w:t xml:space="preserve">Мета цього замовлення – надання освітніх послуг у вигляді тренінгів з  розвитку «твердих» навичок для українського персоналу та партнерів </w:t>
      </w:r>
      <w:r w:rsidRPr="00F81DC5">
        <w:rPr>
          <w:rFonts w:cs="Arial"/>
          <w:color w:val="000000"/>
        </w:rPr>
        <w:t>GIZ</w:t>
      </w:r>
      <w:r w:rsidR="00716F9C">
        <w:rPr>
          <w:rFonts w:cs="Arial"/>
          <w:color w:val="000000"/>
          <w:lang w:val="uk-UA"/>
        </w:rPr>
        <w:t xml:space="preserve"> заради вдосконалення їх навичок та знань</w:t>
      </w:r>
      <w:r w:rsidRPr="00B94EF0">
        <w:rPr>
          <w:rFonts w:cs="Arial"/>
          <w:color w:val="000000"/>
          <w:lang w:val="ru-RU"/>
        </w:rPr>
        <w:t>.</w:t>
      </w:r>
    </w:p>
    <w:p w14:paraId="2FAA2518" w14:textId="45F6043E" w:rsidR="00E35F1E" w:rsidRPr="00F81DC5" w:rsidRDefault="00716F9C" w:rsidP="00104ECD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cs="Arial"/>
          <w:b/>
        </w:rPr>
      </w:pPr>
      <w:bookmarkStart w:id="10" w:name="_Hlk119490425"/>
      <w:bookmarkStart w:id="11" w:name="_Ref508121704"/>
      <w:bookmarkStart w:id="12" w:name="_Ref508121798"/>
      <w:bookmarkStart w:id="13" w:name="_Ref508122104"/>
      <w:bookmarkStart w:id="14" w:name="_Ref508122514"/>
      <w:bookmarkStart w:id="15" w:name="_Ref508122551"/>
      <w:bookmarkStart w:id="16" w:name="_Ref508122617"/>
      <w:bookmarkStart w:id="17" w:name="_Toc508619996"/>
      <w:bookmarkStart w:id="18" w:name="_Toc119493822"/>
      <w:bookmarkStart w:id="19" w:name="_Toc127948110"/>
      <w:r>
        <w:rPr>
          <w:rFonts w:cs="Arial"/>
          <w:b/>
          <w:lang w:val="uk-UA"/>
        </w:rPr>
        <w:t>Завдання для виконавця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F8FCF0" w14:textId="3C5E5408" w:rsidR="007E5A1D" w:rsidRPr="00B94EF0" w:rsidRDefault="000D30AF" w:rsidP="007E5A1D">
      <w:pPr>
        <w:ind w:right="395" w:firstLine="284"/>
        <w:jc w:val="both"/>
        <w:rPr>
          <w:rFonts w:cs="Arial"/>
          <w:i/>
          <w:iCs/>
          <w:color w:val="000000"/>
          <w:lang w:val="ru-RU"/>
        </w:rPr>
      </w:pPr>
      <w:r>
        <w:rPr>
          <w:rFonts w:cs="Arial"/>
          <w:color w:val="000000"/>
          <w:lang w:val="uk-UA"/>
        </w:rPr>
        <w:t>Виконавець повинен надати послуги з проведення групових тренінгів для розвитку «твердих» навичок в онлайн-форматі на вимогу замовника</w:t>
      </w:r>
      <w:r w:rsidR="00720494" w:rsidRPr="00B94EF0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Онлайн-тренінги повинні проводитися у формі окремих навчальних сесій</w:t>
      </w:r>
      <w:r w:rsidR="00720494" w:rsidRPr="00B94EF0">
        <w:rPr>
          <w:rFonts w:cs="Arial"/>
          <w:color w:val="000000"/>
          <w:lang w:val="ru-RU"/>
        </w:rPr>
        <w:t xml:space="preserve">, </w:t>
      </w:r>
      <w:r>
        <w:rPr>
          <w:rFonts w:cs="Arial"/>
          <w:color w:val="000000"/>
          <w:lang w:val="uk-UA"/>
        </w:rPr>
        <w:t xml:space="preserve">окремо замовлених </w:t>
      </w:r>
      <w:r w:rsidR="00720494" w:rsidRPr="00F81DC5">
        <w:rPr>
          <w:rFonts w:cs="Arial"/>
          <w:color w:val="000000"/>
        </w:rPr>
        <w:t>GIZ</w:t>
      </w:r>
      <w:r w:rsidR="00720494" w:rsidRPr="00B94EF0">
        <w:rPr>
          <w:rFonts w:cs="Arial"/>
          <w:color w:val="000000"/>
          <w:lang w:val="ru-RU"/>
        </w:rPr>
        <w:t>.</w:t>
      </w:r>
      <w:r w:rsidR="00E43302" w:rsidRPr="00B94EF0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en-US"/>
        </w:rPr>
        <w:t>GIZ</w:t>
      </w:r>
      <w:r w:rsidRPr="00B94EF0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визначає кількість учасників та тему тренінгу</w:t>
      </w:r>
      <w:r w:rsidR="00E43302" w:rsidRPr="00B94EF0">
        <w:rPr>
          <w:rFonts w:cs="Arial"/>
          <w:color w:val="000000"/>
          <w:lang w:val="ru-RU"/>
        </w:rPr>
        <w:t>.</w:t>
      </w:r>
      <w:r w:rsidR="000557DD" w:rsidRPr="00B94EF0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Необхідні послуги замовляються двома лотами</w:t>
      </w:r>
      <w:r w:rsidR="007E5A1D" w:rsidRPr="00B94EF0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Потенційні виконавці можуть подавати свої пропозиції за усіма лотами або за окремими лотами</w:t>
      </w:r>
      <w:r w:rsidR="00EA4512" w:rsidRPr="00B94EF0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Переможець (переможці) конкурсу визначається для кожного лоту окремо</w:t>
      </w:r>
      <w:r w:rsidR="00EA4512" w:rsidRPr="00B94EF0">
        <w:rPr>
          <w:rFonts w:cs="Arial"/>
          <w:color w:val="000000"/>
          <w:lang w:val="ru-RU"/>
        </w:rPr>
        <w:t>.</w:t>
      </w:r>
    </w:p>
    <w:p w14:paraId="5D0C56A8" w14:textId="561CD3B8" w:rsidR="007E5A1D" w:rsidRPr="00B94EF0" w:rsidRDefault="000D30AF" w:rsidP="007E5A1D">
      <w:pPr>
        <w:ind w:right="395" w:firstLine="284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>До послуг входять наступні завдання</w:t>
      </w:r>
      <w:r w:rsidR="007E5A1D" w:rsidRPr="00F81DC5">
        <w:rPr>
          <w:rFonts w:cs="Arial"/>
          <w:color w:val="000000"/>
          <w:lang w:val="uk-UA"/>
        </w:rPr>
        <w:t>:</w:t>
      </w:r>
    </w:p>
    <w:p w14:paraId="41672C79" w14:textId="30674F47" w:rsidR="00EA4512" w:rsidRPr="00B94EF0" w:rsidRDefault="000D30AF" w:rsidP="007E5A1D">
      <w:pPr>
        <w:ind w:right="395" w:firstLine="284"/>
        <w:jc w:val="both"/>
        <w:rPr>
          <w:rFonts w:cs="Arial"/>
          <w:i/>
          <w:iCs/>
          <w:color w:val="000000"/>
          <w:lang w:val="ru-RU"/>
        </w:rPr>
      </w:pPr>
      <w:r>
        <w:rPr>
          <w:rFonts w:cs="Arial"/>
          <w:i/>
          <w:iCs/>
          <w:color w:val="000000"/>
          <w:lang w:val="uk-UA"/>
        </w:rPr>
        <w:t>ЛОТ</w:t>
      </w:r>
      <w:r w:rsidR="00EA4512" w:rsidRPr="00B94EF0">
        <w:rPr>
          <w:rFonts w:cs="Arial"/>
          <w:i/>
          <w:iCs/>
          <w:color w:val="000000"/>
          <w:lang w:val="ru-RU"/>
        </w:rPr>
        <w:t xml:space="preserve"> 1, </w:t>
      </w:r>
      <w:r>
        <w:rPr>
          <w:rFonts w:cs="Arial"/>
          <w:i/>
          <w:iCs/>
          <w:color w:val="000000"/>
          <w:lang w:val="uk-UA"/>
        </w:rPr>
        <w:t>Базов</w:t>
      </w:r>
      <w:r w:rsidR="00066C97">
        <w:rPr>
          <w:rFonts w:cs="Arial"/>
          <w:i/>
          <w:iCs/>
          <w:color w:val="000000"/>
          <w:lang w:val="uk-UA"/>
        </w:rPr>
        <w:t>ий рівень</w:t>
      </w:r>
      <w:r>
        <w:rPr>
          <w:rFonts w:cs="Arial"/>
          <w:i/>
          <w:iCs/>
          <w:color w:val="000000"/>
          <w:lang w:val="uk-UA"/>
        </w:rPr>
        <w:t xml:space="preserve">, до </w:t>
      </w:r>
      <w:r w:rsidR="00EA4512" w:rsidRPr="00B94EF0">
        <w:rPr>
          <w:rFonts w:cs="Arial"/>
          <w:i/>
          <w:iCs/>
          <w:color w:val="000000"/>
          <w:lang w:val="ru-RU"/>
        </w:rPr>
        <w:t xml:space="preserve">150 </w:t>
      </w:r>
      <w:r>
        <w:rPr>
          <w:rFonts w:cs="Arial"/>
          <w:i/>
          <w:iCs/>
          <w:color w:val="000000"/>
          <w:lang w:val="uk-UA"/>
        </w:rPr>
        <w:t>учасників</w:t>
      </w:r>
    </w:p>
    <w:p w14:paraId="4A2CBFDD" w14:textId="04EA95E1" w:rsidR="00EA4512" w:rsidRPr="00B94EF0" w:rsidRDefault="000D30AF" w:rsidP="007E5A1D">
      <w:pPr>
        <w:ind w:right="395" w:firstLine="284"/>
        <w:jc w:val="both"/>
        <w:rPr>
          <w:rFonts w:cs="Arial"/>
          <w:i/>
          <w:iCs/>
          <w:color w:val="000000"/>
          <w:lang w:val="ru-RU"/>
        </w:rPr>
      </w:pPr>
      <w:r>
        <w:rPr>
          <w:rFonts w:cs="Arial"/>
          <w:i/>
          <w:iCs/>
          <w:color w:val="000000"/>
          <w:lang w:val="uk-UA"/>
        </w:rPr>
        <w:t>ЛОТ</w:t>
      </w:r>
      <w:r w:rsidR="00EA4512" w:rsidRPr="00B94EF0">
        <w:rPr>
          <w:rFonts w:cs="Arial"/>
          <w:i/>
          <w:iCs/>
          <w:color w:val="000000"/>
          <w:lang w:val="ru-RU"/>
        </w:rPr>
        <w:t xml:space="preserve"> 2, </w:t>
      </w:r>
      <w:r w:rsidR="00066C97">
        <w:rPr>
          <w:rFonts w:cs="Arial"/>
          <w:i/>
          <w:iCs/>
          <w:color w:val="000000"/>
          <w:lang w:val="uk-UA"/>
        </w:rPr>
        <w:t>Професійний рівень</w:t>
      </w:r>
      <w:r w:rsidR="00BD446F">
        <w:rPr>
          <w:rFonts w:cs="Arial"/>
          <w:i/>
          <w:iCs/>
          <w:color w:val="000000"/>
          <w:lang w:val="uk-UA"/>
        </w:rPr>
        <w:t>, до 1</w:t>
      </w:r>
      <w:r w:rsidR="00EA4512" w:rsidRPr="00B94EF0">
        <w:rPr>
          <w:rFonts w:cs="Arial"/>
          <w:i/>
          <w:iCs/>
          <w:color w:val="000000"/>
          <w:lang w:val="ru-RU"/>
        </w:rPr>
        <w:t xml:space="preserve">50 </w:t>
      </w:r>
      <w:r w:rsidR="00BD446F">
        <w:rPr>
          <w:rFonts w:cs="Arial"/>
          <w:i/>
          <w:iCs/>
          <w:color w:val="000000"/>
          <w:lang w:val="uk-UA"/>
        </w:rPr>
        <w:t>учасників</w:t>
      </w:r>
    </w:p>
    <w:p w14:paraId="17BF40F8" w14:textId="1840B939" w:rsidR="003869B8" w:rsidRPr="00B94EF0" w:rsidRDefault="00066C97" w:rsidP="003869B8">
      <w:pPr>
        <w:jc w:val="both"/>
        <w:rPr>
          <w:rFonts w:cs="Arial"/>
          <w:lang w:val="ru-RU"/>
        </w:rPr>
      </w:pPr>
      <w:r>
        <w:rPr>
          <w:rFonts w:cs="Arial"/>
          <w:color w:val="000000"/>
          <w:lang w:val="uk-UA"/>
        </w:rPr>
        <w:t>Пропозиції, які не охоплюють лот повністю, також будуть розглянуті з урахуванням здатності провести усі тренінги за переліком у відповідному лоті. Для отримання максимальної кількості балів за технічним оцінюванням виконавець повинен запропонувати проведення усіх тренінгів в межах лоту (</w:t>
      </w:r>
      <w:r>
        <w:rPr>
          <w:rFonts w:cs="Arial"/>
          <w:lang w:val="uk-UA"/>
        </w:rPr>
        <w:t>п.</w:t>
      </w:r>
      <w:r w:rsidR="002B0EBD" w:rsidRPr="00B94EF0">
        <w:rPr>
          <w:rFonts w:cs="Arial"/>
          <w:lang w:val="ru-RU"/>
        </w:rPr>
        <w:t xml:space="preserve"> </w:t>
      </w:r>
      <w:r w:rsidR="00FB45F0" w:rsidRPr="00B94EF0">
        <w:rPr>
          <w:rFonts w:cs="Arial"/>
          <w:lang w:val="ru-RU"/>
        </w:rPr>
        <w:t>1.7.1</w:t>
      </w:r>
      <w:r w:rsidR="002B0EBD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файлу технічного оцінювання)</w:t>
      </w:r>
      <w:r w:rsidR="002B0EBD" w:rsidRPr="00B94EF0">
        <w:rPr>
          <w:rFonts w:cs="Arial"/>
          <w:lang w:val="ru-RU"/>
        </w:rPr>
        <w:t>.</w:t>
      </w:r>
    </w:p>
    <w:p w14:paraId="7E3F01C5" w14:textId="6352CFA0" w:rsidR="00977254" w:rsidRPr="00B94EF0" w:rsidRDefault="00066C97" w:rsidP="00E43302">
      <w:pPr>
        <w:ind w:right="395" w:firstLine="284"/>
        <w:jc w:val="both"/>
        <w:rPr>
          <w:rFonts w:cs="Arial"/>
          <w:b/>
          <w:lang w:val="ru-RU"/>
        </w:rPr>
      </w:pPr>
      <w:r>
        <w:rPr>
          <w:rFonts w:cs="Arial"/>
          <w:b/>
          <w:lang w:val="uk-UA"/>
        </w:rPr>
        <w:t>Завдання</w:t>
      </w:r>
    </w:p>
    <w:p w14:paraId="324ADEA5" w14:textId="7143295D" w:rsidR="00980CBC" w:rsidRPr="00B94EF0" w:rsidRDefault="00066C97" w:rsidP="00127D3B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>Виконавець повинен забезпечити проведення наступних тренінгів з розвитку «твердих» навичок</w:t>
      </w:r>
      <w:r w:rsidR="00720494" w:rsidRPr="00B94EF0">
        <w:rPr>
          <w:rFonts w:cs="Arial"/>
          <w:lang w:val="ru-RU"/>
        </w:rPr>
        <w:t>:</w:t>
      </w:r>
    </w:p>
    <w:p w14:paraId="76CFC6D9" w14:textId="67EFBEB8" w:rsidR="000910D7" w:rsidRPr="00B94EF0" w:rsidRDefault="00066C97" w:rsidP="00127D3B">
      <w:pPr>
        <w:jc w:val="both"/>
        <w:rPr>
          <w:rFonts w:cs="Arial"/>
          <w:b/>
          <w:bCs/>
          <w:lang w:val="ru-RU"/>
        </w:rPr>
      </w:pPr>
      <w:r>
        <w:rPr>
          <w:rFonts w:cs="Arial"/>
          <w:b/>
          <w:bCs/>
          <w:lang w:val="uk-UA"/>
        </w:rPr>
        <w:t>Лот</w:t>
      </w:r>
      <w:r w:rsidR="000910D7" w:rsidRPr="00B94EF0">
        <w:rPr>
          <w:rFonts w:cs="Arial"/>
          <w:b/>
          <w:bCs/>
          <w:lang w:val="ru-RU"/>
        </w:rPr>
        <w:t xml:space="preserve"> 1</w:t>
      </w:r>
      <w:r w:rsidR="00F84C47" w:rsidRPr="00B94EF0">
        <w:rPr>
          <w:rFonts w:cs="Arial"/>
          <w:b/>
          <w:bCs/>
          <w:lang w:val="ru-RU"/>
        </w:rPr>
        <w:t xml:space="preserve">, </w:t>
      </w:r>
      <w:r>
        <w:rPr>
          <w:rFonts w:cs="Arial"/>
          <w:b/>
          <w:bCs/>
          <w:lang w:val="uk-UA"/>
        </w:rPr>
        <w:t xml:space="preserve">Базовий рівень </w:t>
      </w:r>
    </w:p>
    <w:p w14:paraId="29E828E8" w14:textId="4F8BD3E2" w:rsidR="000910D7" w:rsidRPr="00B94EF0" w:rsidRDefault="00726B87" w:rsidP="00127D3B">
      <w:pPr>
        <w:jc w:val="both"/>
        <w:rPr>
          <w:rFonts w:cs="Arial"/>
          <w:b/>
          <w:bCs/>
          <w:lang w:val="ru-RU"/>
        </w:rPr>
      </w:pPr>
      <w:r>
        <w:rPr>
          <w:rFonts w:cs="Arial"/>
          <w:color w:val="000000"/>
          <w:lang w:val="uk-UA"/>
        </w:rPr>
        <w:lastRenderedPageBreak/>
        <w:t>Групові послуги з проведення тренінгів для розвитку «твердих» навичок в онлайн-форматі</w:t>
      </w:r>
      <w:r w:rsidR="000910D7" w:rsidRPr="00B94EF0">
        <w:rPr>
          <w:rFonts w:cs="Arial"/>
          <w:color w:val="000000"/>
          <w:lang w:val="ru-RU"/>
        </w:rPr>
        <w:t>:</w:t>
      </w:r>
    </w:p>
    <w:p w14:paraId="08B8C8BC" w14:textId="7BEE1954" w:rsidR="00041A60" w:rsidRPr="00B94EF0" w:rsidRDefault="00726B87" w:rsidP="00104ECD">
      <w:pPr>
        <w:pStyle w:val="ListParagraph"/>
        <w:numPr>
          <w:ilvl w:val="0"/>
          <w:numId w:val="10"/>
        </w:numPr>
        <w:spacing w:after="160" w:line="259" w:lineRule="auto"/>
        <w:rPr>
          <w:rFonts w:cs="Arial"/>
          <w:lang w:val="ru-RU"/>
        </w:rPr>
      </w:pPr>
      <w:r>
        <w:rPr>
          <w:rFonts w:cs="Arial"/>
          <w:lang w:val="uk-UA"/>
        </w:rPr>
        <w:t>Курси з роботи на комп</w:t>
      </w:r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ютері</w:t>
      </w:r>
      <w:proofErr w:type="spellEnd"/>
      <w:r>
        <w:rPr>
          <w:rFonts w:cs="Arial"/>
          <w:lang w:val="uk-UA"/>
        </w:rPr>
        <w:t xml:space="preserve"> для початківців</w:t>
      </w:r>
      <w:r w:rsidR="00041A60" w:rsidRPr="00B94EF0">
        <w:rPr>
          <w:rFonts w:cs="Arial"/>
          <w:lang w:val="ru-RU"/>
        </w:rPr>
        <w:t xml:space="preserve"> </w:t>
      </w:r>
    </w:p>
    <w:p w14:paraId="33F99004" w14:textId="57E412D6" w:rsidR="00041A60" w:rsidRPr="00F81DC5" w:rsidRDefault="004E1E89" w:rsidP="00041A60">
      <w:pPr>
        <w:pStyle w:val="ListParagraph"/>
        <w:ind w:right="395"/>
        <w:jc w:val="both"/>
        <w:rPr>
          <w:rFonts w:cs="Arial"/>
          <w:lang w:val="uk-UA"/>
        </w:rPr>
      </w:pPr>
      <w:r>
        <w:rPr>
          <w:rFonts w:cs="Arial"/>
          <w:lang w:val="uk-UA"/>
        </w:rPr>
        <w:t>Компоненти роботи на комп</w:t>
      </w:r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ютері</w:t>
      </w:r>
      <w:proofErr w:type="spellEnd"/>
      <w:r>
        <w:rPr>
          <w:rFonts w:cs="Arial"/>
          <w:lang w:val="uk-UA"/>
        </w:rPr>
        <w:t xml:space="preserve"> </w:t>
      </w:r>
      <w:r w:rsidR="00041A60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папки, ярлики, програми</w:t>
      </w:r>
      <w:r w:rsidR="00041A60" w:rsidRPr="00B94EF0">
        <w:rPr>
          <w:rFonts w:cs="Arial"/>
          <w:lang w:val="ru-RU"/>
        </w:rPr>
        <w:t xml:space="preserve">), </w:t>
      </w:r>
      <w:r>
        <w:rPr>
          <w:rFonts w:cs="Arial"/>
          <w:lang w:val="uk-UA"/>
        </w:rPr>
        <w:t xml:space="preserve">базові операції </w:t>
      </w:r>
      <w:r w:rsidR="00041A60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створення, видалення, копіювання, переміщення, тощо</w:t>
      </w:r>
      <w:r w:rsidR="00041A60" w:rsidRPr="00B94EF0">
        <w:rPr>
          <w:rFonts w:cs="Arial"/>
          <w:lang w:val="ru-RU"/>
        </w:rPr>
        <w:t>),</w:t>
      </w:r>
      <w:r>
        <w:rPr>
          <w:rFonts w:cs="Arial"/>
          <w:lang w:val="uk-UA"/>
        </w:rPr>
        <w:t xml:space="preserve"> робота з електронною поштою</w:t>
      </w:r>
      <w:r w:rsidR="00041A60" w:rsidRPr="00B94EF0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створення поштової скриньки, відправлення/отримання листів з додатками</w:t>
      </w:r>
      <w:r w:rsidR="00041A60" w:rsidRPr="00B94EF0">
        <w:rPr>
          <w:rFonts w:cs="Arial"/>
          <w:lang w:val="ru-RU"/>
        </w:rPr>
        <w:t xml:space="preserve">), </w:t>
      </w:r>
      <w:r>
        <w:rPr>
          <w:rFonts w:cs="Arial"/>
          <w:lang w:val="uk-UA"/>
        </w:rPr>
        <w:t>збереження інформації</w:t>
      </w:r>
      <w:r w:rsidR="00041A60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>властивості документів для друку</w:t>
      </w:r>
      <w:r w:rsidR="00041A60" w:rsidRPr="00B94EF0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створення документи, друк тексту, встановлення шрифтів, відступи, пункти, збереження документів</w:t>
      </w:r>
      <w:r w:rsidR="00041A60" w:rsidRPr="00B94EF0">
        <w:rPr>
          <w:rFonts w:cs="Arial"/>
          <w:lang w:val="ru-RU"/>
        </w:rPr>
        <w:t xml:space="preserve">), </w:t>
      </w:r>
      <w:r>
        <w:rPr>
          <w:rFonts w:cs="Arial"/>
          <w:lang w:val="uk-UA"/>
        </w:rPr>
        <w:t xml:space="preserve">робота в мережі Інтернет </w:t>
      </w:r>
      <w:r w:rsidR="00041A60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 xml:space="preserve">пошук інформації, пошук </w:t>
      </w:r>
      <w:r w:rsidR="004D6385">
        <w:rPr>
          <w:rFonts w:cs="Arial"/>
          <w:lang w:val="uk-UA"/>
        </w:rPr>
        <w:t xml:space="preserve">інформації на </w:t>
      </w:r>
      <w:proofErr w:type="spellStart"/>
      <w:r w:rsidR="004D6385">
        <w:rPr>
          <w:rFonts w:cs="Arial"/>
          <w:lang w:val="uk-UA"/>
        </w:rPr>
        <w:t>вебсторінках</w:t>
      </w:r>
      <w:proofErr w:type="spellEnd"/>
      <w:r>
        <w:rPr>
          <w:rFonts w:cs="Arial"/>
          <w:lang w:val="uk-UA"/>
        </w:rPr>
        <w:t xml:space="preserve">, </w:t>
      </w:r>
      <w:r w:rsidR="004D6385">
        <w:rPr>
          <w:rFonts w:cs="Arial"/>
          <w:lang w:val="uk-UA"/>
        </w:rPr>
        <w:t xml:space="preserve">закладки та ярлики з </w:t>
      </w:r>
      <w:proofErr w:type="spellStart"/>
      <w:r w:rsidR="004D6385">
        <w:rPr>
          <w:rFonts w:cs="Arial"/>
          <w:lang w:val="uk-UA"/>
        </w:rPr>
        <w:t>вебсторінками</w:t>
      </w:r>
      <w:proofErr w:type="spellEnd"/>
      <w:r w:rsidR="004D6385">
        <w:rPr>
          <w:rFonts w:cs="Arial"/>
          <w:lang w:val="uk-UA"/>
        </w:rPr>
        <w:t>;</w:t>
      </w:r>
      <w:r w:rsidR="00041A60" w:rsidRPr="00B94EF0">
        <w:rPr>
          <w:rFonts w:cs="Arial"/>
          <w:lang w:val="ru-RU"/>
        </w:rPr>
        <w:t xml:space="preserve"> </w:t>
      </w:r>
      <w:r w:rsidR="004D6385">
        <w:rPr>
          <w:rFonts w:cs="Arial"/>
          <w:lang w:val="uk-UA"/>
        </w:rPr>
        <w:t xml:space="preserve">збереження файлів, зображень, </w:t>
      </w:r>
      <w:proofErr w:type="spellStart"/>
      <w:r w:rsidR="004D6385">
        <w:rPr>
          <w:rFonts w:cs="Arial"/>
          <w:lang w:val="uk-UA"/>
        </w:rPr>
        <w:t>аудіофайлів</w:t>
      </w:r>
      <w:proofErr w:type="spellEnd"/>
      <w:r w:rsidR="004D6385">
        <w:rPr>
          <w:rFonts w:cs="Arial"/>
          <w:lang w:val="uk-UA"/>
        </w:rPr>
        <w:t xml:space="preserve"> з </w:t>
      </w:r>
      <w:proofErr w:type="spellStart"/>
      <w:r w:rsidR="004D6385">
        <w:rPr>
          <w:rFonts w:cs="Arial"/>
          <w:lang w:val="uk-UA"/>
        </w:rPr>
        <w:t>вебсторінки</w:t>
      </w:r>
      <w:proofErr w:type="spellEnd"/>
      <w:r w:rsidR="004D6385">
        <w:rPr>
          <w:rFonts w:cs="Arial"/>
          <w:lang w:val="uk-UA"/>
        </w:rPr>
        <w:t xml:space="preserve"> на комп</w:t>
      </w:r>
      <w:r w:rsidR="004D6385" w:rsidRPr="00B94EF0">
        <w:rPr>
          <w:rFonts w:cs="Arial"/>
          <w:lang w:val="ru-RU"/>
        </w:rPr>
        <w:t>’</w:t>
      </w:r>
      <w:proofErr w:type="spellStart"/>
      <w:r w:rsidR="004D6385">
        <w:rPr>
          <w:rFonts w:cs="Arial"/>
          <w:lang w:val="uk-UA"/>
        </w:rPr>
        <w:t>ютері</w:t>
      </w:r>
      <w:proofErr w:type="spellEnd"/>
      <w:r w:rsidR="00041A60" w:rsidRPr="00B94EF0">
        <w:rPr>
          <w:rFonts w:cs="Arial"/>
          <w:lang w:val="ru-RU"/>
        </w:rPr>
        <w:t>/</w:t>
      </w:r>
      <w:proofErr w:type="spellStart"/>
      <w:r w:rsidR="004D6385">
        <w:rPr>
          <w:rFonts w:cs="Arial"/>
          <w:lang w:val="uk-UA"/>
        </w:rPr>
        <w:t>ноутбуці</w:t>
      </w:r>
      <w:proofErr w:type="spellEnd"/>
      <w:r w:rsidR="00041A60" w:rsidRPr="00B94EF0">
        <w:rPr>
          <w:rFonts w:cs="Arial"/>
          <w:lang w:val="ru-RU"/>
        </w:rPr>
        <w:t xml:space="preserve">, </w:t>
      </w:r>
      <w:r w:rsidR="004D6385">
        <w:rPr>
          <w:rFonts w:cs="Arial"/>
          <w:lang w:val="uk-UA"/>
        </w:rPr>
        <w:t>перегляд та видалення історії пошуку сайтів</w:t>
      </w:r>
      <w:r w:rsidR="00041A60" w:rsidRPr="00B94EF0">
        <w:rPr>
          <w:rFonts w:cs="Arial"/>
          <w:lang w:val="ru-RU"/>
        </w:rPr>
        <w:t>).</w:t>
      </w:r>
    </w:p>
    <w:p w14:paraId="0EE3B5D8" w14:textId="77777777" w:rsidR="00041A60" w:rsidRPr="00F81DC5" w:rsidRDefault="00041A60" w:rsidP="00041A60">
      <w:pPr>
        <w:pStyle w:val="ListParagraph"/>
        <w:ind w:right="395"/>
        <w:jc w:val="both"/>
        <w:rPr>
          <w:rFonts w:cs="Arial"/>
          <w:lang w:val="uk-UA"/>
        </w:rPr>
      </w:pPr>
    </w:p>
    <w:p w14:paraId="5DA47046" w14:textId="40E3D440" w:rsidR="00041A60" w:rsidRPr="00B94EF0" w:rsidRDefault="001D66A0" w:rsidP="00104ECD">
      <w:pPr>
        <w:pStyle w:val="ListParagraph"/>
        <w:numPr>
          <w:ilvl w:val="0"/>
          <w:numId w:val="10"/>
        </w:numPr>
        <w:spacing w:after="160" w:line="259" w:lineRule="auto"/>
        <w:rPr>
          <w:rFonts w:cs="Arial"/>
          <w:lang w:val="uk-UA"/>
        </w:rPr>
      </w:pPr>
      <w:r>
        <w:rPr>
          <w:rFonts w:cs="Arial"/>
          <w:lang w:val="uk-UA"/>
        </w:rPr>
        <w:t>Курси з роботи на комп</w:t>
      </w:r>
      <w:r w:rsidRPr="00B94EF0">
        <w:rPr>
          <w:rFonts w:cs="Arial"/>
          <w:lang w:val="uk-UA"/>
        </w:rPr>
        <w:t>’</w:t>
      </w:r>
      <w:r>
        <w:rPr>
          <w:rFonts w:cs="Arial"/>
          <w:lang w:val="uk-UA"/>
        </w:rPr>
        <w:t xml:space="preserve">ютері для офісних працівників </w:t>
      </w:r>
      <w:r w:rsidR="00041A60" w:rsidRPr="00B94EF0">
        <w:rPr>
          <w:rFonts w:cs="Arial"/>
          <w:lang w:val="uk-UA"/>
        </w:rPr>
        <w:t>(</w:t>
      </w:r>
      <w:r w:rsidR="00041A60" w:rsidRPr="00F81DC5">
        <w:rPr>
          <w:rFonts w:cs="Arial"/>
          <w:lang w:val="en-US"/>
        </w:rPr>
        <w:t>Word</w:t>
      </w:r>
      <w:r w:rsidR="00041A60" w:rsidRPr="00B94EF0">
        <w:rPr>
          <w:rFonts w:cs="Arial"/>
          <w:lang w:val="uk-UA"/>
        </w:rPr>
        <w:t xml:space="preserve"> + </w:t>
      </w:r>
      <w:r w:rsidR="00041A60" w:rsidRPr="00F81DC5">
        <w:rPr>
          <w:rFonts w:cs="Arial"/>
          <w:lang w:val="en-US"/>
        </w:rPr>
        <w:t>Excel</w:t>
      </w:r>
      <w:r w:rsidR="00041A60" w:rsidRPr="00B94EF0">
        <w:rPr>
          <w:rFonts w:cs="Arial"/>
          <w:lang w:val="uk-UA"/>
        </w:rPr>
        <w:t xml:space="preserve"> + </w:t>
      </w:r>
      <w:r w:rsidR="00041A60" w:rsidRPr="00F81DC5">
        <w:rPr>
          <w:rFonts w:cs="Arial"/>
          <w:lang w:val="en-US"/>
        </w:rPr>
        <w:t>PowerPoint</w:t>
      </w:r>
      <w:r w:rsidR="00041A60" w:rsidRPr="00B94EF0">
        <w:rPr>
          <w:rFonts w:cs="Arial"/>
          <w:lang w:val="uk-UA"/>
        </w:rPr>
        <w:t>)</w:t>
      </w:r>
    </w:p>
    <w:p w14:paraId="60BDC0D4" w14:textId="363FE14F" w:rsidR="00041A60" w:rsidRPr="00F81DC5" w:rsidRDefault="001D66A0" w:rsidP="00E2698E">
      <w:pPr>
        <w:pStyle w:val="ListParagraph"/>
        <w:ind w:right="425"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Робота з базовими програмами </w:t>
      </w:r>
      <w:r w:rsidR="00041A60" w:rsidRPr="00F81DC5">
        <w:rPr>
          <w:rFonts w:cs="Arial"/>
          <w:lang w:val="en-US"/>
        </w:rPr>
        <w:t>MS</w:t>
      </w:r>
      <w:r w:rsidR="00041A60" w:rsidRPr="00F81DC5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Word</w:t>
      </w:r>
      <w:r w:rsidR="00041A60" w:rsidRPr="00B94EF0">
        <w:rPr>
          <w:rFonts w:cs="Arial"/>
          <w:lang w:val="uk-UA"/>
        </w:rPr>
        <w:t xml:space="preserve">, </w:t>
      </w:r>
      <w:r w:rsidR="00041A60" w:rsidRPr="00F81DC5">
        <w:rPr>
          <w:rFonts w:cs="Arial"/>
          <w:lang w:val="en-US"/>
        </w:rPr>
        <w:t>MS</w:t>
      </w:r>
      <w:r w:rsidR="00041A60" w:rsidRPr="00B94EF0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Excel</w:t>
      </w:r>
      <w:r w:rsidR="00041A60" w:rsidRPr="00B94EF0">
        <w:rPr>
          <w:rFonts w:cs="Arial"/>
          <w:lang w:val="uk-UA"/>
        </w:rPr>
        <w:t xml:space="preserve">, </w:t>
      </w:r>
      <w:r w:rsidR="00041A60" w:rsidRPr="00F81DC5">
        <w:rPr>
          <w:rFonts w:cs="Arial"/>
          <w:lang w:val="en-US"/>
        </w:rPr>
        <w:t>MS</w:t>
      </w:r>
      <w:r w:rsidR="00041A60" w:rsidRPr="00B94EF0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Power</w:t>
      </w:r>
      <w:r w:rsidR="00041A60" w:rsidRPr="00B94EF0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Point</w:t>
      </w:r>
      <w:r w:rsidR="00A16D6C" w:rsidRPr="00B94EF0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>Призначення зазначених програм в офісній роботі</w:t>
      </w:r>
      <w:r w:rsidR="00041A60" w:rsidRPr="00B94EF0">
        <w:rPr>
          <w:rFonts w:cs="Arial"/>
          <w:lang w:val="uk-UA"/>
        </w:rPr>
        <w:t xml:space="preserve">: </w:t>
      </w:r>
      <w:r>
        <w:rPr>
          <w:rFonts w:cs="Arial"/>
          <w:lang w:val="uk-UA"/>
        </w:rPr>
        <w:t xml:space="preserve">створення, обробка та розміщення документів </w:t>
      </w:r>
      <w:r w:rsidR="00041A60" w:rsidRPr="00B94EF0">
        <w:rPr>
          <w:rFonts w:cs="Arial"/>
          <w:lang w:val="uk-UA"/>
        </w:rPr>
        <w:t>(</w:t>
      </w:r>
      <w:r w:rsidR="00041A60" w:rsidRPr="00F81DC5">
        <w:rPr>
          <w:rFonts w:cs="Arial"/>
          <w:lang w:val="en-US"/>
        </w:rPr>
        <w:t>MS</w:t>
      </w:r>
      <w:r w:rsidR="00041A60" w:rsidRPr="00B94EF0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Word</w:t>
      </w:r>
      <w:r w:rsidR="00041A60" w:rsidRPr="00B94EF0">
        <w:rPr>
          <w:rFonts w:cs="Arial"/>
          <w:lang w:val="uk-UA"/>
        </w:rPr>
        <w:t>)</w:t>
      </w:r>
      <w:r>
        <w:rPr>
          <w:rFonts w:cs="Arial"/>
          <w:lang w:val="uk-UA"/>
        </w:rPr>
        <w:t>; виконання обчислень та їх автоматизація, створення графіків, діаграм і таблиць</w:t>
      </w:r>
      <w:r w:rsidR="00041A60" w:rsidRPr="00B94EF0">
        <w:rPr>
          <w:rFonts w:cs="Arial"/>
          <w:lang w:val="uk-UA"/>
        </w:rPr>
        <w:t xml:space="preserve"> (</w:t>
      </w:r>
      <w:r w:rsidR="00041A60" w:rsidRPr="00F81DC5">
        <w:rPr>
          <w:rFonts w:cs="Arial"/>
          <w:lang w:val="en-US"/>
        </w:rPr>
        <w:t>MS</w:t>
      </w:r>
      <w:r w:rsidR="00041A60" w:rsidRPr="00B94EF0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Excel</w:t>
      </w:r>
      <w:r w:rsidR="00041A60" w:rsidRPr="00B94EF0">
        <w:rPr>
          <w:rFonts w:cs="Arial"/>
          <w:lang w:val="uk-UA"/>
        </w:rPr>
        <w:t>)</w:t>
      </w:r>
      <w:r>
        <w:rPr>
          <w:rFonts w:cs="Arial"/>
          <w:lang w:val="uk-UA"/>
        </w:rPr>
        <w:t>; візуальне представлення інформації</w:t>
      </w:r>
      <w:r w:rsidR="00041A60" w:rsidRPr="00B94EF0">
        <w:rPr>
          <w:rFonts w:cs="Arial"/>
          <w:lang w:val="uk-UA"/>
        </w:rPr>
        <w:t xml:space="preserve"> (</w:t>
      </w:r>
      <w:r w:rsidR="00041A60" w:rsidRPr="00F81DC5">
        <w:rPr>
          <w:rFonts w:cs="Arial"/>
          <w:lang w:val="en-US"/>
        </w:rPr>
        <w:t>MS</w:t>
      </w:r>
      <w:r w:rsidR="00041A60" w:rsidRPr="00B94EF0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Power</w:t>
      </w:r>
      <w:r w:rsidR="00041A60" w:rsidRPr="00B94EF0">
        <w:rPr>
          <w:rFonts w:cs="Arial"/>
          <w:lang w:val="uk-UA"/>
        </w:rPr>
        <w:t xml:space="preserve"> </w:t>
      </w:r>
      <w:r w:rsidR="00041A60" w:rsidRPr="00F81DC5">
        <w:rPr>
          <w:rFonts w:cs="Arial"/>
          <w:lang w:val="en-US"/>
        </w:rPr>
        <w:t>Point</w:t>
      </w:r>
      <w:r w:rsidR="00041A60" w:rsidRPr="00B94EF0">
        <w:rPr>
          <w:rFonts w:cs="Arial"/>
          <w:lang w:val="uk-UA"/>
        </w:rPr>
        <w:t>)</w:t>
      </w:r>
      <w:r w:rsidR="00041A60" w:rsidRPr="00F81DC5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>з різними об</w:t>
      </w:r>
      <w:r w:rsidRPr="00B94EF0">
        <w:rPr>
          <w:rFonts w:cs="Arial"/>
          <w:lang w:val="uk-UA"/>
        </w:rPr>
        <w:t>’</w:t>
      </w:r>
      <w:r>
        <w:rPr>
          <w:rFonts w:cs="Arial"/>
          <w:lang w:val="uk-UA"/>
        </w:rPr>
        <w:t>єктами</w:t>
      </w:r>
      <w:r w:rsidR="00041A60" w:rsidRPr="00B94EF0">
        <w:rPr>
          <w:rFonts w:cs="Arial"/>
          <w:lang w:val="uk-UA"/>
        </w:rPr>
        <w:t xml:space="preserve"> (</w:t>
      </w:r>
      <w:r>
        <w:rPr>
          <w:rFonts w:cs="Arial"/>
          <w:lang w:val="uk-UA"/>
        </w:rPr>
        <w:t xml:space="preserve">таблиці, графіки, зображення, відео, діаграми </w:t>
      </w:r>
      <w:r w:rsidR="00041A60" w:rsidRPr="00F81DC5">
        <w:rPr>
          <w:rFonts w:cs="Arial"/>
          <w:lang w:val="en-US"/>
        </w:rPr>
        <w:t>SmartArt</w:t>
      </w:r>
      <w:r w:rsidR="00041A60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тощо</w:t>
      </w:r>
      <w:r w:rsidR="00041A60" w:rsidRPr="00B94EF0">
        <w:rPr>
          <w:rFonts w:cs="Arial"/>
          <w:lang w:val="uk-UA"/>
        </w:rPr>
        <w:t>)</w:t>
      </w:r>
      <w:r w:rsidR="00DB7589" w:rsidRPr="00B94EF0">
        <w:rPr>
          <w:rFonts w:cs="Arial"/>
          <w:lang w:val="uk-UA"/>
        </w:rPr>
        <w:t>.</w:t>
      </w:r>
    </w:p>
    <w:p w14:paraId="0497416A" w14:textId="77777777" w:rsidR="00041A60" w:rsidRPr="00F81DC5" w:rsidRDefault="00041A60" w:rsidP="00041A60">
      <w:pPr>
        <w:pStyle w:val="ListParagraph"/>
        <w:jc w:val="both"/>
        <w:rPr>
          <w:rFonts w:cs="Arial"/>
          <w:lang w:val="uk-UA"/>
        </w:rPr>
      </w:pPr>
    </w:p>
    <w:p w14:paraId="0D880AD8" w14:textId="4D6E90E2" w:rsidR="00041A60" w:rsidRPr="00F81DC5" w:rsidRDefault="00041A60" w:rsidP="00104ECD">
      <w:pPr>
        <w:pStyle w:val="ListParagraph"/>
        <w:numPr>
          <w:ilvl w:val="0"/>
          <w:numId w:val="10"/>
        </w:numPr>
        <w:jc w:val="both"/>
        <w:rPr>
          <w:rFonts w:cs="Arial"/>
          <w:lang w:val="uk-UA"/>
        </w:rPr>
      </w:pPr>
      <w:r w:rsidRPr="00F81DC5">
        <w:rPr>
          <w:rFonts w:cs="Arial"/>
          <w:lang w:val="en-US"/>
        </w:rPr>
        <w:t>Excel Basic</w:t>
      </w:r>
    </w:p>
    <w:p w14:paraId="6C384E88" w14:textId="4A494F07" w:rsidR="00980CBC" w:rsidRPr="00B94EF0" w:rsidRDefault="00D97B1F" w:rsidP="00E2698E">
      <w:pPr>
        <w:pStyle w:val="ListParagraph"/>
        <w:ind w:right="425"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Головні елементи вікна програми </w:t>
      </w:r>
      <w:r w:rsidR="00041A60" w:rsidRPr="00B94EF0">
        <w:rPr>
          <w:rFonts w:cs="Arial"/>
          <w:lang w:val="uk-UA"/>
        </w:rPr>
        <w:t>(</w:t>
      </w:r>
      <w:r>
        <w:rPr>
          <w:rFonts w:cs="Arial"/>
          <w:lang w:val="uk-UA"/>
        </w:rPr>
        <w:t>робоча зона, меню, панель</w:t>
      </w:r>
      <w:r w:rsidR="00041A60" w:rsidRPr="00B94EF0">
        <w:rPr>
          <w:rFonts w:cs="Arial"/>
          <w:lang w:val="uk-UA"/>
        </w:rPr>
        <w:t>)</w:t>
      </w:r>
      <w:r w:rsidR="00F12944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робочі елементи</w:t>
      </w:r>
      <w:r w:rsidR="00F12944" w:rsidRPr="00B94EF0">
        <w:rPr>
          <w:rFonts w:cs="Arial"/>
          <w:lang w:val="uk-UA"/>
        </w:rPr>
        <w:t xml:space="preserve"> (</w:t>
      </w:r>
      <w:r>
        <w:rPr>
          <w:rFonts w:cs="Arial"/>
          <w:lang w:val="uk-UA"/>
        </w:rPr>
        <w:t>панель для переміщення</w:t>
      </w:r>
      <w:r w:rsidR="00F12944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координати полів</w:t>
      </w:r>
      <w:r w:rsidR="00F12944" w:rsidRPr="00B94EF0">
        <w:rPr>
          <w:rFonts w:cs="Arial"/>
          <w:lang w:val="uk-UA"/>
        </w:rPr>
        <w:t xml:space="preserve">), </w:t>
      </w:r>
      <w:r>
        <w:rPr>
          <w:rFonts w:cs="Arial"/>
          <w:lang w:val="uk-UA"/>
        </w:rPr>
        <w:t>демонстрація інформації на панелі статусів, введення даних до таблиці та їх редагування</w:t>
      </w:r>
      <w:r w:rsidR="00F12944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шрифт та формат полів, обробка тексту, встановлення рамок та заповнення полів таблиць</w:t>
      </w:r>
      <w:r w:rsidR="00F12944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 xml:space="preserve">робота з базами даних в </w:t>
      </w:r>
      <w:r w:rsidR="00F12944" w:rsidRPr="00F81DC5">
        <w:rPr>
          <w:rFonts w:cs="Arial"/>
        </w:rPr>
        <w:t>Excel</w:t>
      </w:r>
      <w:r w:rsidR="00F12944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 xml:space="preserve">способи сортування списку, формули і функції та спосіб їх роботи, застосування стандартних функцій, </w:t>
      </w:r>
      <w:r w:rsidR="00297D9F">
        <w:rPr>
          <w:rFonts w:cs="Arial"/>
          <w:lang w:val="uk-UA"/>
        </w:rPr>
        <w:t>корисні підказки для застосування формул</w:t>
      </w:r>
      <w:r w:rsidR="00F12944" w:rsidRPr="00B94EF0">
        <w:rPr>
          <w:rFonts w:cs="Arial"/>
          <w:lang w:val="uk-UA"/>
        </w:rPr>
        <w:t>.</w:t>
      </w:r>
    </w:p>
    <w:p w14:paraId="1E1EF55A" w14:textId="77777777" w:rsidR="000910D7" w:rsidRPr="00B94EF0" w:rsidRDefault="000910D7" w:rsidP="00E2698E">
      <w:pPr>
        <w:pStyle w:val="ListParagraph"/>
        <w:ind w:right="425"/>
        <w:jc w:val="both"/>
        <w:rPr>
          <w:rFonts w:cs="Arial"/>
          <w:lang w:val="uk-UA"/>
        </w:rPr>
      </w:pPr>
    </w:p>
    <w:p w14:paraId="513FF5E1" w14:textId="77777777" w:rsidR="000910D7" w:rsidRPr="00F81DC5" w:rsidRDefault="000910D7" w:rsidP="00104ECD">
      <w:pPr>
        <w:pStyle w:val="ListParagraph"/>
        <w:numPr>
          <w:ilvl w:val="0"/>
          <w:numId w:val="10"/>
        </w:numPr>
        <w:jc w:val="both"/>
        <w:rPr>
          <w:rFonts w:cs="Arial"/>
          <w:lang w:val="uk-UA"/>
        </w:rPr>
      </w:pPr>
      <w:r w:rsidRPr="00F81DC5">
        <w:rPr>
          <w:rFonts w:cs="Arial"/>
          <w:lang w:val="uk-UA"/>
        </w:rPr>
        <w:t xml:space="preserve">PowerPoint </w:t>
      </w:r>
      <w:proofErr w:type="spellStart"/>
      <w:r w:rsidRPr="00F81DC5">
        <w:rPr>
          <w:rFonts w:cs="Arial"/>
          <w:lang w:val="uk-UA"/>
        </w:rPr>
        <w:t>Basic</w:t>
      </w:r>
      <w:proofErr w:type="spellEnd"/>
    </w:p>
    <w:p w14:paraId="1DC88A90" w14:textId="2C802D59" w:rsidR="000910D7" w:rsidRPr="00F81DC5" w:rsidRDefault="00A777F2" w:rsidP="000910D7">
      <w:pPr>
        <w:pStyle w:val="ListParagraph"/>
        <w:ind w:right="425"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Ознайомлення з </w:t>
      </w:r>
      <w:r w:rsidR="000910D7" w:rsidRPr="00F81DC5">
        <w:rPr>
          <w:rFonts w:cs="Arial"/>
        </w:rPr>
        <w:t>PowerPoint</w:t>
      </w:r>
      <w:r w:rsidR="000910D7" w:rsidRPr="00B94EF0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 xml:space="preserve">Інтерфейс </w:t>
      </w:r>
      <w:r w:rsidR="000910D7" w:rsidRPr="00F81DC5">
        <w:rPr>
          <w:rFonts w:cs="Arial"/>
        </w:rPr>
        <w:t>PowerPoint</w:t>
      </w:r>
      <w:r w:rsidR="000910D7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створення та збереження презентацій, застосування тем та шаблонів для професійного вигляду презентації</w:t>
      </w:r>
      <w:r w:rsidR="000910D7" w:rsidRPr="00B94EF0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>Дизайн слайдів включно з обранням шрифтів, кольорів та шаблонів</w:t>
      </w:r>
      <w:r w:rsidR="000910D7" w:rsidRPr="00B94EF0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>Організація візуально привабливого та зрозумілого контенту</w:t>
      </w:r>
      <w:r w:rsidR="000910D7" w:rsidRPr="00B94EF0">
        <w:rPr>
          <w:rFonts w:cs="Arial"/>
          <w:lang w:val="uk-UA"/>
        </w:rPr>
        <w:t xml:space="preserve">: </w:t>
      </w:r>
      <w:r>
        <w:rPr>
          <w:rFonts w:cs="Arial"/>
          <w:lang w:val="uk-UA"/>
        </w:rPr>
        <w:t>зображення, іконки, форми, об</w:t>
      </w:r>
      <w:r w:rsidRPr="00B94EF0">
        <w:rPr>
          <w:rFonts w:cs="Arial"/>
          <w:lang w:val="uk-UA"/>
        </w:rPr>
        <w:t>’</w:t>
      </w:r>
      <w:r>
        <w:rPr>
          <w:rFonts w:cs="Arial"/>
          <w:lang w:val="uk-UA"/>
        </w:rPr>
        <w:t xml:space="preserve">єкти </w:t>
      </w:r>
      <w:r w:rsidR="000910D7" w:rsidRPr="00F81DC5">
        <w:rPr>
          <w:rFonts w:cs="Arial"/>
        </w:rPr>
        <w:t>SmartArt</w:t>
      </w:r>
      <w:r w:rsidR="000910D7" w:rsidRPr="00B94EF0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>Вставлення та форматування графіків, таблиць та інших графічних елементів</w:t>
      </w:r>
      <w:r w:rsidR="000910D7" w:rsidRPr="00F81DC5">
        <w:rPr>
          <w:rFonts w:cs="Arial"/>
        </w:rPr>
        <w:t>.</w:t>
      </w:r>
    </w:p>
    <w:p w14:paraId="2478A48D" w14:textId="77777777" w:rsidR="000910D7" w:rsidRPr="00F81DC5" w:rsidRDefault="000910D7" w:rsidP="00E2698E">
      <w:pPr>
        <w:pStyle w:val="ListParagraph"/>
        <w:ind w:right="425"/>
        <w:jc w:val="both"/>
        <w:rPr>
          <w:rFonts w:cs="Arial"/>
        </w:rPr>
      </w:pPr>
    </w:p>
    <w:p w14:paraId="4996DB1D" w14:textId="3876B295" w:rsidR="000910D7" w:rsidRPr="00F81DC5" w:rsidRDefault="00A777F2" w:rsidP="00104ECD">
      <w:pPr>
        <w:pStyle w:val="ListParagraph"/>
        <w:numPr>
          <w:ilvl w:val="0"/>
          <w:numId w:val="10"/>
        </w:numPr>
        <w:jc w:val="both"/>
        <w:rPr>
          <w:rFonts w:cs="Arial"/>
          <w:lang w:val="uk-UA"/>
        </w:rPr>
      </w:pPr>
      <w:r>
        <w:rPr>
          <w:rFonts w:cs="Arial"/>
          <w:lang w:val="uk-UA"/>
        </w:rPr>
        <w:t>Основи роботи з ШІ</w:t>
      </w:r>
    </w:p>
    <w:p w14:paraId="3B60D06F" w14:textId="6A16FCD7" w:rsidR="000910D7" w:rsidRPr="00B94EF0" w:rsidRDefault="00A777F2" w:rsidP="000910D7">
      <w:pPr>
        <w:pStyle w:val="ListParagraph"/>
        <w:ind w:right="425"/>
        <w:jc w:val="both"/>
        <w:rPr>
          <w:rFonts w:cs="Arial"/>
          <w:lang w:val="ru-RU"/>
        </w:rPr>
      </w:pPr>
      <w:r>
        <w:rPr>
          <w:rFonts w:cs="Arial"/>
          <w:lang w:val="uk-UA"/>
        </w:rPr>
        <w:t>Загальні відомості про штучний інтелект</w:t>
      </w:r>
      <w:r w:rsidR="000910D7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Тренінг охоплює необхідний загальний контекст, обговорюється сутність ШІ та спосіб його роботи, а також надаються ключові визначення у сфері ШІ</w:t>
      </w:r>
      <w:r w:rsidR="000910D7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Вивчення різних типів ШІ</w:t>
      </w:r>
      <w:r w:rsidR="000910D7" w:rsidRPr="00B94EF0">
        <w:rPr>
          <w:rFonts w:cs="Arial"/>
          <w:lang w:val="ru-RU"/>
        </w:rPr>
        <w:t xml:space="preserve"> (</w:t>
      </w:r>
      <w:r w:rsidR="000910D7" w:rsidRPr="00F81DC5">
        <w:rPr>
          <w:rFonts w:cs="Arial"/>
          <w:lang w:val="en-US"/>
        </w:rPr>
        <w:t>Narrow</w:t>
      </w:r>
      <w:r w:rsidR="000910D7" w:rsidRPr="00B94EF0">
        <w:rPr>
          <w:rFonts w:cs="Arial"/>
          <w:lang w:val="ru-RU"/>
        </w:rPr>
        <w:t xml:space="preserve"> </w:t>
      </w:r>
      <w:r w:rsidR="000910D7" w:rsidRPr="00F81DC5">
        <w:rPr>
          <w:rFonts w:cs="Arial"/>
          <w:lang w:val="en-US"/>
        </w:rPr>
        <w:t>AI</w:t>
      </w:r>
      <w:r w:rsidR="000910D7" w:rsidRPr="00B94EF0">
        <w:rPr>
          <w:rFonts w:cs="Arial"/>
          <w:lang w:val="ru-RU"/>
        </w:rPr>
        <w:t xml:space="preserve">, </w:t>
      </w:r>
      <w:r w:rsidR="000910D7" w:rsidRPr="00F81DC5">
        <w:rPr>
          <w:rFonts w:cs="Arial"/>
          <w:lang w:val="en-US"/>
        </w:rPr>
        <w:t>General</w:t>
      </w:r>
      <w:r w:rsidR="000910D7" w:rsidRPr="00B94EF0">
        <w:rPr>
          <w:rFonts w:cs="Arial"/>
          <w:lang w:val="ru-RU"/>
        </w:rPr>
        <w:t xml:space="preserve"> </w:t>
      </w:r>
      <w:r w:rsidR="000910D7" w:rsidRPr="00F81DC5">
        <w:rPr>
          <w:rFonts w:cs="Arial"/>
          <w:lang w:val="en-US"/>
        </w:rPr>
        <w:t>AI</w:t>
      </w:r>
      <w:r w:rsidR="000910D7" w:rsidRPr="00B94EF0">
        <w:rPr>
          <w:rFonts w:cs="Arial"/>
          <w:lang w:val="ru-RU"/>
        </w:rPr>
        <w:t xml:space="preserve">, </w:t>
      </w:r>
      <w:r w:rsidR="000910D7" w:rsidRPr="00F81DC5">
        <w:rPr>
          <w:rFonts w:cs="Arial"/>
          <w:lang w:val="en-US"/>
        </w:rPr>
        <w:t>Super</w:t>
      </w:r>
      <w:r w:rsidR="000910D7" w:rsidRPr="00B94EF0">
        <w:rPr>
          <w:rFonts w:cs="Arial"/>
          <w:lang w:val="ru-RU"/>
        </w:rPr>
        <w:t xml:space="preserve"> </w:t>
      </w:r>
      <w:r w:rsidR="000910D7" w:rsidRPr="00F81DC5">
        <w:rPr>
          <w:rFonts w:cs="Arial"/>
          <w:lang w:val="en-US"/>
        </w:rPr>
        <w:t>AI</w:t>
      </w:r>
      <w:r w:rsidR="000910D7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та їх практичного застосування в різних галузях економіки</w:t>
      </w:r>
      <w:r w:rsidR="000910D7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Особлива увага приділяється відповідальному та етичному застосуванню ШІ</w:t>
      </w:r>
      <w:r w:rsidR="000910D7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Надаються корисні ідеї стосовно підвищення якості та ефективності роботи завдяки ШІ</w:t>
      </w:r>
      <w:r w:rsidR="000910D7" w:rsidRPr="00B94EF0">
        <w:rPr>
          <w:rFonts w:cs="Arial"/>
          <w:lang w:val="ru-RU"/>
        </w:rPr>
        <w:t xml:space="preserve">. </w:t>
      </w:r>
      <w:r w:rsidR="00876C5E">
        <w:rPr>
          <w:rFonts w:cs="Arial"/>
          <w:lang w:val="uk-UA"/>
        </w:rPr>
        <w:t>Робиться огляд найпопулярніших інструментів, рамкових умов та платформ для розвитку ШІ</w:t>
      </w:r>
      <w:r w:rsidR="006701BA" w:rsidRPr="00B94EF0">
        <w:rPr>
          <w:rFonts w:cs="Arial"/>
          <w:lang w:val="ru-RU"/>
        </w:rPr>
        <w:t>.</w:t>
      </w:r>
    </w:p>
    <w:p w14:paraId="7E5F6F2E" w14:textId="77777777" w:rsidR="00F12944" w:rsidRPr="00B94EF0" w:rsidRDefault="00F12944" w:rsidP="00F12944">
      <w:pPr>
        <w:pStyle w:val="ListParagraph"/>
        <w:jc w:val="both"/>
        <w:rPr>
          <w:rFonts w:cs="Arial"/>
          <w:lang w:val="ru-RU"/>
        </w:rPr>
      </w:pPr>
    </w:p>
    <w:p w14:paraId="0F2EFB3C" w14:textId="7F99F2EB" w:rsidR="000910D7" w:rsidRPr="00B94EF0" w:rsidRDefault="00876C5E" w:rsidP="000910D7">
      <w:pPr>
        <w:jc w:val="both"/>
        <w:rPr>
          <w:rFonts w:cs="Arial"/>
          <w:b/>
          <w:bCs/>
          <w:lang w:val="ru-RU"/>
        </w:rPr>
      </w:pPr>
      <w:r>
        <w:rPr>
          <w:rFonts w:cs="Arial"/>
          <w:b/>
          <w:bCs/>
          <w:lang w:val="uk-UA"/>
        </w:rPr>
        <w:t>Лот</w:t>
      </w:r>
      <w:r w:rsidR="000910D7" w:rsidRPr="00B94EF0">
        <w:rPr>
          <w:rFonts w:cs="Arial"/>
          <w:b/>
          <w:bCs/>
          <w:lang w:val="ru-RU"/>
        </w:rPr>
        <w:t xml:space="preserve"> 2</w:t>
      </w:r>
      <w:r w:rsidR="00F84C47" w:rsidRPr="00B94EF0">
        <w:rPr>
          <w:rFonts w:cs="Arial"/>
          <w:b/>
          <w:bCs/>
          <w:lang w:val="ru-RU"/>
        </w:rPr>
        <w:t xml:space="preserve">, </w:t>
      </w:r>
      <w:r>
        <w:rPr>
          <w:rFonts w:cs="Arial"/>
          <w:b/>
          <w:bCs/>
          <w:lang w:val="uk-UA"/>
        </w:rPr>
        <w:t>Професійний рівень</w:t>
      </w:r>
    </w:p>
    <w:p w14:paraId="7584A4C6" w14:textId="780F0F4C" w:rsidR="000910D7" w:rsidRPr="00B94EF0" w:rsidRDefault="00876C5E" w:rsidP="00B66F0B">
      <w:pPr>
        <w:jc w:val="both"/>
        <w:rPr>
          <w:rFonts w:cs="Arial"/>
          <w:b/>
          <w:bCs/>
          <w:lang w:val="ru-RU"/>
        </w:rPr>
      </w:pPr>
      <w:r>
        <w:rPr>
          <w:rFonts w:cs="Arial"/>
          <w:color w:val="000000"/>
          <w:lang w:val="uk-UA"/>
        </w:rPr>
        <w:t>Групові послуги з проведення тренінгів для розвитку «твердих» навичок в онлайн-форматі</w:t>
      </w:r>
      <w:r w:rsidR="000910D7" w:rsidRPr="00B94EF0">
        <w:rPr>
          <w:rFonts w:cs="Arial"/>
          <w:color w:val="000000"/>
          <w:lang w:val="ru-RU"/>
        </w:rPr>
        <w:t>:</w:t>
      </w:r>
    </w:p>
    <w:p w14:paraId="5B53811E" w14:textId="77777777" w:rsidR="000910D7" w:rsidRPr="00B94EF0" w:rsidRDefault="000910D7" w:rsidP="00F12944">
      <w:pPr>
        <w:pStyle w:val="ListParagraph"/>
        <w:jc w:val="both"/>
        <w:rPr>
          <w:rFonts w:cs="Arial"/>
          <w:lang w:val="ru-RU"/>
        </w:rPr>
      </w:pPr>
    </w:p>
    <w:p w14:paraId="5DE3DBAD" w14:textId="40E2DF45" w:rsidR="00F12944" w:rsidRPr="00F81DC5" w:rsidRDefault="00F12944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r w:rsidRPr="00F81DC5">
        <w:rPr>
          <w:rFonts w:cs="Arial"/>
        </w:rPr>
        <w:t>Excel Professional (</w:t>
      </w:r>
      <w:r w:rsidR="00CD77B7">
        <w:rPr>
          <w:rFonts w:cs="Arial"/>
          <w:lang w:val="uk-UA"/>
        </w:rPr>
        <w:t>професійні користувачі</w:t>
      </w:r>
      <w:r w:rsidRPr="00F81DC5">
        <w:rPr>
          <w:rFonts w:cs="Arial"/>
        </w:rPr>
        <w:t xml:space="preserve">) </w:t>
      </w:r>
    </w:p>
    <w:p w14:paraId="4CABF60C" w14:textId="314D289C" w:rsidR="00F12944" w:rsidRPr="00B94EF0" w:rsidRDefault="00CD77B7" w:rsidP="00E2698E">
      <w:pPr>
        <w:pStyle w:val="ListParagraph"/>
        <w:ind w:right="425"/>
        <w:jc w:val="both"/>
        <w:rPr>
          <w:rFonts w:cs="Arial"/>
          <w:lang w:val="uk-UA"/>
        </w:rPr>
      </w:pPr>
      <w:r>
        <w:rPr>
          <w:rFonts w:cs="Arial"/>
          <w:lang w:val="uk-UA"/>
        </w:rPr>
        <w:lastRenderedPageBreak/>
        <w:t xml:space="preserve">Послідовності </w:t>
      </w:r>
      <w:r w:rsidR="00B133ED" w:rsidRPr="00F81DC5">
        <w:rPr>
          <w:rFonts w:cs="Arial"/>
        </w:rPr>
        <w:t>Microsoft</w:t>
      </w:r>
      <w:r w:rsidR="00B133ED" w:rsidRPr="00B94EF0">
        <w:rPr>
          <w:rFonts w:cs="Arial"/>
          <w:lang w:val="uk-UA"/>
        </w:rPr>
        <w:t xml:space="preserve"> </w:t>
      </w:r>
      <w:r w:rsidR="00B133ED" w:rsidRPr="00F81DC5">
        <w:rPr>
          <w:rFonts w:cs="Arial"/>
        </w:rPr>
        <w:t>Excel</w:t>
      </w:r>
      <w:r w:rsidR="00B133ED" w:rsidRPr="00B94EF0">
        <w:rPr>
          <w:rFonts w:cs="Arial"/>
          <w:lang w:val="uk-UA"/>
        </w:rPr>
        <w:t xml:space="preserve"> (</w:t>
      </w:r>
      <w:r>
        <w:rPr>
          <w:rFonts w:cs="Arial"/>
          <w:lang w:val="uk-UA"/>
        </w:rPr>
        <w:t>арифметичні та геометричні прогресії</w:t>
      </w:r>
      <w:r w:rsidR="00B133ED" w:rsidRPr="00B94EF0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 xml:space="preserve">створення </w:t>
      </w:r>
      <w:r w:rsidR="00B133ED" w:rsidRPr="00F81DC5">
        <w:rPr>
          <w:rFonts w:cs="Arial"/>
        </w:rPr>
        <w:t>ID</w:t>
      </w:r>
      <w:r>
        <w:rPr>
          <w:rFonts w:cs="Arial"/>
          <w:lang w:val="uk-UA"/>
        </w:rPr>
        <w:t xml:space="preserve"> користувача</w:t>
      </w:r>
      <w:r w:rsidR="00B133ED" w:rsidRPr="00B94EF0">
        <w:rPr>
          <w:rFonts w:cs="Arial"/>
          <w:lang w:val="uk-UA"/>
        </w:rPr>
        <w:t xml:space="preserve">), </w:t>
      </w:r>
      <w:r w:rsidR="00A561B6">
        <w:rPr>
          <w:rFonts w:cs="Arial"/>
          <w:lang w:val="uk-UA"/>
        </w:rPr>
        <w:t xml:space="preserve">функція </w:t>
      </w:r>
      <w:r w:rsidR="00B133ED" w:rsidRPr="00F81DC5">
        <w:rPr>
          <w:rFonts w:cs="Arial"/>
        </w:rPr>
        <w:t>paste</w:t>
      </w:r>
      <w:r w:rsidR="00B133ED" w:rsidRPr="00B94EF0">
        <w:rPr>
          <w:rFonts w:cs="Arial"/>
          <w:lang w:val="uk-UA"/>
        </w:rPr>
        <w:t xml:space="preserve"> </w:t>
      </w:r>
      <w:r w:rsidR="00B133ED" w:rsidRPr="00F81DC5">
        <w:rPr>
          <w:rFonts w:cs="Arial"/>
        </w:rPr>
        <w:t>special</w:t>
      </w:r>
      <w:r w:rsidR="00B133ED" w:rsidRPr="00B94EF0">
        <w:rPr>
          <w:rFonts w:cs="Arial"/>
          <w:lang w:val="uk-UA"/>
        </w:rPr>
        <w:t xml:space="preserve"> (</w:t>
      </w:r>
      <w:r w:rsidR="00A561B6">
        <w:rPr>
          <w:rFonts w:cs="Arial"/>
          <w:lang w:val="uk-UA"/>
        </w:rPr>
        <w:t xml:space="preserve">експорт даних, вставка даних, арифметичні операції за допомогою </w:t>
      </w:r>
      <w:r w:rsidR="00B133ED" w:rsidRPr="00F81DC5">
        <w:rPr>
          <w:rFonts w:cs="Arial"/>
        </w:rPr>
        <w:t>Paste</w:t>
      </w:r>
      <w:r w:rsidR="00B133ED" w:rsidRPr="00B94EF0">
        <w:rPr>
          <w:rFonts w:cs="Arial"/>
          <w:lang w:val="uk-UA"/>
        </w:rPr>
        <w:t xml:space="preserve"> </w:t>
      </w:r>
      <w:r w:rsidR="00B133ED" w:rsidRPr="00F81DC5">
        <w:rPr>
          <w:rFonts w:cs="Arial"/>
        </w:rPr>
        <w:t>Special</w:t>
      </w:r>
      <w:r w:rsidR="00B133ED" w:rsidRPr="00B94EF0">
        <w:rPr>
          <w:rFonts w:cs="Arial"/>
          <w:lang w:val="uk-UA"/>
        </w:rPr>
        <w:t xml:space="preserve">), </w:t>
      </w:r>
      <w:r w:rsidR="00A561B6">
        <w:rPr>
          <w:rFonts w:cs="Arial"/>
          <w:lang w:val="uk-UA"/>
        </w:rPr>
        <w:t xml:space="preserve">формули в </w:t>
      </w:r>
      <w:r w:rsidR="00B133ED" w:rsidRPr="00F81DC5">
        <w:rPr>
          <w:rFonts w:cs="Arial"/>
        </w:rPr>
        <w:t>MS</w:t>
      </w:r>
      <w:r w:rsidR="00B133ED" w:rsidRPr="00B94EF0">
        <w:rPr>
          <w:rFonts w:cs="Arial"/>
          <w:lang w:val="uk-UA"/>
        </w:rPr>
        <w:t xml:space="preserve"> </w:t>
      </w:r>
      <w:r w:rsidR="00B133ED" w:rsidRPr="00F81DC5">
        <w:rPr>
          <w:rFonts w:cs="Arial"/>
        </w:rPr>
        <w:t>Excel</w:t>
      </w:r>
      <w:r w:rsidR="00B133ED" w:rsidRPr="00B94EF0">
        <w:rPr>
          <w:rFonts w:cs="Arial"/>
          <w:lang w:val="uk-UA"/>
        </w:rPr>
        <w:t xml:space="preserve"> (</w:t>
      </w:r>
      <w:r w:rsidR="00A561B6">
        <w:rPr>
          <w:rFonts w:cs="Arial"/>
          <w:lang w:val="uk-UA"/>
        </w:rPr>
        <w:t>введення та редагування</w:t>
      </w:r>
      <w:r w:rsidR="00B133ED" w:rsidRPr="00B94EF0">
        <w:rPr>
          <w:rFonts w:cs="Arial"/>
          <w:lang w:val="uk-UA"/>
        </w:rPr>
        <w:t xml:space="preserve">, </w:t>
      </w:r>
      <w:r w:rsidR="00A561B6">
        <w:rPr>
          <w:rFonts w:cs="Arial"/>
          <w:lang w:val="uk-UA"/>
        </w:rPr>
        <w:t xml:space="preserve">відображення формул та </w:t>
      </w:r>
      <w:proofErr w:type="spellStart"/>
      <w:r w:rsidR="00A561B6">
        <w:rPr>
          <w:rFonts w:cs="Arial"/>
          <w:lang w:val="uk-UA"/>
        </w:rPr>
        <w:t>зв</w:t>
      </w:r>
      <w:r w:rsidR="00A561B6" w:rsidRPr="00B94EF0">
        <w:rPr>
          <w:rFonts w:cs="Arial"/>
          <w:lang w:val="uk-UA"/>
        </w:rPr>
        <w:t>’</w:t>
      </w:r>
      <w:r w:rsidR="00A561B6">
        <w:rPr>
          <w:rFonts w:cs="Arial"/>
          <w:lang w:val="uk-UA"/>
        </w:rPr>
        <w:t>язків</w:t>
      </w:r>
      <w:proofErr w:type="spellEnd"/>
      <w:r w:rsidR="00A561B6">
        <w:rPr>
          <w:rFonts w:cs="Arial"/>
          <w:lang w:val="uk-UA"/>
        </w:rPr>
        <w:t xml:space="preserve"> на робочому аркуші</w:t>
      </w:r>
      <w:r w:rsidR="00B133ED" w:rsidRPr="00B94EF0">
        <w:rPr>
          <w:rFonts w:cs="Arial"/>
          <w:lang w:val="uk-UA"/>
        </w:rPr>
        <w:t xml:space="preserve">, </w:t>
      </w:r>
      <w:r w:rsidR="00A561B6">
        <w:rPr>
          <w:rFonts w:cs="Arial"/>
          <w:lang w:val="uk-UA"/>
        </w:rPr>
        <w:t>відносні та абсолютні адреси</w:t>
      </w:r>
      <w:r w:rsidR="00B133ED" w:rsidRPr="00B94EF0">
        <w:rPr>
          <w:rFonts w:cs="Arial"/>
          <w:lang w:val="uk-UA"/>
        </w:rPr>
        <w:t xml:space="preserve">, </w:t>
      </w:r>
      <w:r w:rsidR="00A561B6">
        <w:rPr>
          <w:rFonts w:cs="Arial"/>
          <w:lang w:val="uk-UA"/>
        </w:rPr>
        <w:t>вирішення проблем за допомогою формул</w:t>
      </w:r>
      <w:r w:rsidR="00B133ED" w:rsidRPr="00B94EF0">
        <w:rPr>
          <w:rFonts w:cs="Arial"/>
          <w:lang w:val="uk-UA"/>
        </w:rPr>
        <w:t xml:space="preserve">), </w:t>
      </w:r>
      <w:r w:rsidR="0084724D">
        <w:rPr>
          <w:rFonts w:cs="Arial"/>
          <w:lang w:val="uk-UA"/>
        </w:rPr>
        <w:t>презентації та аналіз результатів</w:t>
      </w:r>
      <w:r w:rsidR="00B133ED" w:rsidRPr="00B94EF0">
        <w:rPr>
          <w:rFonts w:cs="Arial"/>
          <w:lang w:val="uk-UA"/>
        </w:rPr>
        <w:t xml:space="preserve"> (</w:t>
      </w:r>
      <w:r w:rsidR="0084724D">
        <w:rPr>
          <w:rFonts w:cs="Arial"/>
          <w:lang w:val="uk-UA"/>
        </w:rPr>
        <w:t>сортування та фільтри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поєднання та консолідація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групування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створення проміжних результатів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структурування робочого аркуша</w:t>
      </w:r>
      <w:r w:rsidR="00B133ED" w:rsidRPr="00B94EF0">
        <w:rPr>
          <w:rFonts w:cs="Arial"/>
          <w:lang w:val="uk-UA"/>
        </w:rPr>
        <w:t>)</w:t>
      </w:r>
      <w:r w:rsidR="0084724D">
        <w:rPr>
          <w:rFonts w:cs="Arial"/>
          <w:lang w:val="uk-UA"/>
        </w:rPr>
        <w:t>, графічне відображення даних</w:t>
      </w:r>
      <w:r w:rsidR="00B133ED" w:rsidRPr="00B94EF0">
        <w:rPr>
          <w:rFonts w:cs="Arial"/>
          <w:lang w:val="uk-UA"/>
        </w:rPr>
        <w:t xml:space="preserve"> (</w:t>
      </w:r>
      <w:r w:rsidR="0084724D">
        <w:rPr>
          <w:rFonts w:cs="Arial"/>
          <w:lang w:val="uk-UA"/>
        </w:rPr>
        <w:t>умовне форматування, побудова графіків та діаграм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 xml:space="preserve">діаграма </w:t>
      </w:r>
      <w:proofErr w:type="spellStart"/>
      <w:r w:rsidR="0084724D">
        <w:rPr>
          <w:rFonts w:cs="Arial"/>
          <w:lang w:val="uk-UA"/>
        </w:rPr>
        <w:t>Ґанта</w:t>
      </w:r>
      <w:proofErr w:type="spellEnd"/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Парето, зв</w:t>
      </w:r>
      <w:r w:rsidR="0084724D" w:rsidRPr="00B94EF0">
        <w:rPr>
          <w:rFonts w:cs="Arial"/>
          <w:lang w:val="uk-UA"/>
        </w:rPr>
        <w:t>’</w:t>
      </w:r>
      <w:r w:rsidR="0084724D">
        <w:rPr>
          <w:rFonts w:cs="Arial"/>
          <w:lang w:val="uk-UA"/>
        </w:rPr>
        <w:t>язки з початковими даними</w:t>
      </w:r>
      <w:r w:rsidR="00B133ED" w:rsidRPr="00B94EF0">
        <w:rPr>
          <w:rFonts w:cs="Arial"/>
          <w:lang w:val="uk-UA"/>
        </w:rPr>
        <w:t xml:space="preserve">), </w:t>
      </w:r>
      <w:r w:rsidR="0084724D">
        <w:rPr>
          <w:rFonts w:cs="Arial"/>
          <w:lang w:val="uk-UA"/>
        </w:rPr>
        <w:t xml:space="preserve">застосування функцій у формулах </w:t>
      </w:r>
      <w:r w:rsidR="00B133ED" w:rsidRPr="00B94EF0">
        <w:rPr>
          <w:rFonts w:cs="Arial"/>
          <w:lang w:val="uk-UA"/>
        </w:rPr>
        <w:t>(</w:t>
      </w:r>
      <w:r w:rsidR="0084724D">
        <w:rPr>
          <w:rFonts w:cs="Arial"/>
          <w:lang w:val="uk-UA"/>
        </w:rPr>
        <w:t>математичні, логічні, статистичні функції; функція дати/часу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функція посилань та масивів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функції бази даних</w:t>
      </w:r>
      <w:r w:rsidR="00B133ED" w:rsidRPr="00B94EF0">
        <w:rPr>
          <w:rFonts w:cs="Arial"/>
          <w:lang w:val="uk-UA"/>
        </w:rPr>
        <w:t xml:space="preserve">, </w:t>
      </w:r>
      <w:r w:rsidR="0084724D">
        <w:rPr>
          <w:rFonts w:cs="Arial"/>
          <w:lang w:val="uk-UA"/>
        </w:rPr>
        <w:t>робота з базою даних</w:t>
      </w:r>
      <w:r w:rsidR="00B133ED" w:rsidRPr="00B94EF0">
        <w:rPr>
          <w:rFonts w:cs="Arial"/>
          <w:lang w:val="uk-UA"/>
        </w:rPr>
        <w:t xml:space="preserve">), </w:t>
      </w:r>
      <w:r w:rsidR="0084724D">
        <w:rPr>
          <w:rFonts w:cs="Arial"/>
          <w:lang w:val="uk-UA"/>
        </w:rPr>
        <w:t xml:space="preserve">аналіз даних </w:t>
      </w:r>
      <w:r w:rsidR="00B133ED" w:rsidRPr="00B94EF0">
        <w:rPr>
          <w:rFonts w:cs="Arial"/>
          <w:lang w:val="uk-UA"/>
        </w:rPr>
        <w:t>(</w:t>
      </w:r>
      <w:r w:rsidR="0084724D">
        <w:rPr>
          <w:rFonts w:cs="Arial"/>
          <w:lang w:val="uk-UA"/>
        </w:rPr>
        <w:t>пошук рішень, відбір параметрів, таблиці замін, елементи кореляційного аналізу, відбір сценаріїв</w:t>
      </w:r>
      <w:r w:rsidR="00B133ED" w:rsidRPr="00B94EF0">
        <w:rPr>
          <w:rFonts w:cs="Arial"/>
          <w:lang w:val="uk-UA"/>
        </w:rPr>
        <w:t xml:space="preserve">), </w:t>
      </w:r>
      <w:r w:rsidR="0084724D">
        <w:rPr>
          <w:rFonts w:cs="Arial"/>
          <w:lang w:val="uk-UA"/>
        </w:rPr>
        <w:t>робота зі зведеними таблицями, робота з макросами</w:t>
      </w:r>
      <w:r w:rsidR="00B133ED" w:rsidRPr="00B94EF0">
        <w:rPr>
          <w:rFonts w:cs="Arial"/>
          <w:lang w:val="uk-UA"/>
        </w:rPr>
        <w:t>.</w:t>
      </w:r>
    </w:p>
    <w:p w14:paraId="6B5B11BB" w14:textId="77777777" w:rsidR="00B133ED" w:rsidRPr="00F81DC5" w:rsidRDefault="00B133ED" w:rsidP="00F12944">
      <w:pPr>
        <w:pStyle w:val="ListParagraph"/>
        <w:jc w:val="both"/>
        <w:rPr>
          <w:rFonts w:cs="Arial"/>
          <w:lang w:val="uk-UA"/>
        </w:rPr>
      </w:pPr>
    </w:p>
    <w:p w14:paraId="62EC6BB8" w14:textId="7C3854F2" w:rsidR="00F12944" w:rsidRPr="00F81DC5" w:rsidRDefault="00F12944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r w:rsidRPr="00F81DC5">
        <w:rPr>
          <w:rFonts w:cs="Arial"/>
        </w:rPr>
        <w:t xml:space="preserve">Excel </w:t>
      </w:r>
      <w:r w:rsidR="0084724D">
        <w:rPr>
          <w:rFonts w:cs="Arial"/>
          <w:lang w:val="uk-UA"/>
        </w:rPr>
        <w:t xml:space="preserve">для </w:t>
      </w:r>
      <w:r w:rsidR="003B76E7">
        <w:rPr>
          <w:rFonts w:cs="Arial"/>
          <w:lang w:val="uk-UA"/>
        </w:rPr>
        <w:t>роботи з фінансами</w:t>
      </w:r>
    </w:p>
    <w:p w14:paraId="38651ED0" w14:textId="47D19183" w:rsidR="00F12944" w:rsidRPr="00B94EF0" w:rsidRDefault="003D7D5B" w:rsidP="00B133ED">
      <w:pPr>
        <w:pStyle w:val="ListParagraph"/>
        <w:spacing w:after="160" w:line="259" w:lineRule="auto"/>
        <w:ind w:right="395"/>
        <w:jc w:val="both"/>
        <w:rPr>
          <w:rFonts w:cs="Arial"/>
          <w:lang w:val="ru-RU"/>
        </w:rPr>
      </w:pPr>
      <w:r>
        <w:rPr>
          <w:rFonts w:cs="Arial"/>
          <w:lang w:val="uk-UA"/>
        </w:rPr>
        <w:t>Аналіз фінансового стану компанії та візуалізація даних</w:t>
      </w:r>
      <w:r w:rsidR="00B133ED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Робота з практичними кейсами з можливістю використання реальних фінансових звітів, створення реєстру трансакцій, аналіз звітності, планування, підсумкові звіти, консолідація бюджетів з різних файлів, візуалізація результатів</w:t>
      </w:r>
      <w:r w:rsidR="00B133ED" w:rsidRPr="00B94EF0">
        <w:rPr>
          <w:rFonts w:cs="Arial"/>
          <w:lang w:val="ru-RU"/>
        </w:rPr>
        <w:t>.</w:t>
      </w:r>
    </w:p>
    <w:p w14:paraId="066CE247" w14:textId="77777777" w:rsidR="00B133ED" w:rsidRPr="00B94EF0" w:rsidRDefault="00B133ED" w:rsidP="00B133ED">
      <w:pPr>
        <w:pStyle w:val="ListParagraph"/>
        <w:spacing w:after="160" w:line="259" w:lineRule="auto"/>
        <w:ind w:right="395"/>
        <w:jc w:val="both"/>
        <w:rPr>
          <w:rFonts w:cs="Arial"/>
          <w:lang w:val="ru-RU"/>
        </w:rPr>
      </w:pPr>
    </w:p>
    <w:p w14:paraId="1D8CD8FC" w14:textId="10B732F0" w:rsidR="00F12944" w:rsidRPr="00F81DC5" w:rsidRDefault="00F12944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r w:rsidRPr="00F81DC5">
        <w:rPr>
          <w:rFonts w:cs="Arial"/>
          <w:lang w:val="en-US"/>
        </w:rPr>
        <w:t xml:space="preserve">Word </w:t>
      </w:r>
      <w:r w:rsidR="003D7D5B">
        <w:rPr>
          <w:rFonts w:cs="Arial"/>
          <w:lang w:val="uk-UA"/>
        </w:rPr>
        <w:t>для професійних користувачів</w:t>
      </w:r>
      <w:r w:rsidRPr="00F81DC5">
        <w:rPr>
          <w:rFonts w:cs="Arial"/>
          <w:lang w:val="en-US"/>
        </w:rPr>
        <w:t xml:space="preserve"> </w:t>
      </w:r>
    </w:p>
    <w:p w14:paraId="504FB8EC" w14:textId="6ED7B420" w:rsidR="00264135" w:rsidRPr="00F81DC5" w:rsidRDefault="003D7D5B" w:rsidP="00264135">
      <w:pPr>
        <w:pStyle w:val="ListParagraph"/>
        <w:spacing w:after="160" w:line="259" w:lineRule="auto"/>
        <w:ind w:right="395"/>
        <w:jc w:val="both"/>
        <w:rPr>
          <w:rFonts w:cs="Arial"/>
          <w:lang w:val="en-US"/>
        </w:rPr>
      </w:pPr>
      <w:r>
        <w:rPr>
          <w:rFonts w:cs="Arial"/>
          <w:lang w:val="uk-UA"/>
        </w:rPr>
        <w:t xml:space="preserve">Використання стилів, тем та шаблонів для створення </w:t>
      </w:r>
      <w:r w:rsidR="00025646">
        <w:rPr>
          <w:rFonts w:cs="Arial"/>
          <w:lang w:val="uk-UA"/>
        </w:rPr>
        <w:t>належним чином оформлених</w:t>
      </w:r>
      <w:r>
        <w:rPr>
          <w:rFonts w:cs="Arial"/>
          <w:lang w:val="uk-UA"/>
        </w:rPr>
        <w:t xml:space="preserve"> документів, які виглядають </w:t>
      </w:r>
      <w:proofErr w:type="spellStart"/>
      <w:r>
        <w:rPr>
          <w:rFonts w:cs="Arial"/>
          <w:lang w:val="uk-UA"/>
        </w:rPr>
        <w:t>професійно</w:t>
      </w:r>
      <w:proofErr w:type="spellEnd"/>
      <w:r w:rsidR="00264135" w:rsidRPr="00B94EF0">
        <w:rPr>
          <w:rFonts w:cs="Arial"/>
          <w:lang w:val="ru-RU"/>
        </w:rPr>
        <w:t xml:space="preserve">. </w:t>
      </w:r>
      <w:r w:rsidR="00025646">
        <w:rPr>
          <w:rFonts w:cs="Arial"/>
          <w:lang w:val="uk-UA"/>
        </w:rPr>
        <w:t>Розуміння деталей форматування сторінок, заголовків, зносок, розривів</w:t>
      </w:r>
      <w:r w:rsidR="00264135" w:rsidRPr="00B94EF0">
        <w:rPr>
          <w:rFonts w:cs="Arial"/>
          <w:lang w:val="ru-RU"/>
        </w:rPr>
        <w:t xml:space="preserve">. </w:t>
      </w:r>
      <w:r w:rsidR="00025646">
        <w:rPr>
          <w:rFonts w:cs="Arial"/>
          <w:lang w:val="uk-UA"/>
        </w:rPr>
        <w:t>Відстеження змін у документі, коментарі та історія версії документу</w:t>
      </w:r>
      <w:r w:rsidR="00264135" w:rsidRPr="00B94EF0">
        <w:rPr>
          <w:rFonts w:cs="Arial"/>
          <w:lang w:val="ru-RU"/>
        </w:rPr>
        <w:t xml:space="preserve">. </w:t>
      </w:r>
      <w:r w:rsidR="00025646">
        <w:rPr>
          <w:rFonts w:cs="Arial"/>
          <w:lang w:val="uk-UA"/>
        </w:rPr>
        <w:t>Ярлики та корисні поради з підвищення швидкості роботи</w:t>
      </w:r>
      <w:r w:rsidR="00264135" w:rsidRPr="00B94EF0">
        <w:rPr>
          <w:rFonts w:cs="Arial"/>
          <w:lang w:val="ru-RU"/>
        </w:rPr>
        <w:t xml:space="preserve">. </w:t>
      </w:r>
      <w:r w:rsidR="00025646">
        <w:rPr>
          <w:rFonts w:cs="Arial"/>
          <w:lang w:val="uk-UA"/>
        </w:rPr>
        <w:t>Об</w:t>
      </w:r>
      <w:r w:rsidR="00025646" w:rsidRPr="00B94EF0">
        <w:rPr>
          <w:rFonts w:cs="Arial"/>
          <w:lang w:val="ru-RU"/>
        </w:rPr>
        <w:t>’</w:t>
      </w:r>
      <w:r w:rsidR="00025646">
        <w:rPr>
          <w:rFonts w:cs="Arial"/>
          <w:lang w:val="uk-UA"/>
        </w:rPr>
        <w:t>єднання пошти, макроси та шаблони для автоматизації виконання завдань, які часто повторюються</w:t>
      </w:r>
      <w:r w:rsidR="00264135" w:rsidRPr="00B94EF0">
        <w:rPr>
          <w:rFonts w:cs="Arial"/>
          <w:lang w:val="ru-RU"/>
        </w:rPr>
        <w:t xml:space="preserve">. </w:t>
      </w:r>
      <w:r w:rsidR="00025646">
        <w:rPr>
          <w:rFonts w:cs="Arial"/>
          <w:lang w:val="uk-UA"/>
        </w:rPr>
        <w:t xml:space="preserve">Інтеграція </w:t>
      </w:r>
      <w:r w:rsidR="00264135" w:rsidRPr="00F81DC5">
        <w:rPr>
          <w:rFonts w:cs="Arial"/>
          <w:lang w:val="en-US"/>
        </w:rPr>
        <w:t>Word</w:t>
      </w:r>
      <w:r w:rsidR="00264135" w:rsidRPr="00B94EF0">
        <w:rPr>
          <w:rFonts w:cs="Arial"/>
          <w:lang w:val="ru-RU"/>
        </w:rPr>
        <w:t xml:space="preserve"> </w:t>
      </w:r>
      <w:r w:rsidR="00025646">
        <w:rPr>
          <w:rFonts w:cs="Arial"/>
          <w:lang w:val="uk-UA"/>
        </w:rPr>
        <w:t xml:space="preserve">з іншими інструментами </w:t>
      </w:r>
      <w:r w:rsidR="00264135" w:rsidRPr="00F81DC5">
        <w:rPr>
          <w:rFonts w:cs="Arial"/>
          <w:lang w:val="en-US"/>
        </w:rPr>
        <w:t>Microsoft</w:t>
      </w:r>
      <w:r w:rsidR="00264135" w:rsidRPr="00B94EF0">
        <w:rPr>
          <w:rFonts w:cs="Arial"/>
          <w:lang w:val="ru-RU"/>
        </w:rPr>
        <w:t xml:space="preserve"> </w:t>
      </w:r>
      <w:r w:rsidR="00264135" w:rsidRPr="00F81DC5">
        <w:rPr>
          <w:rFonts w:cs="Arial"/>
          <w:lang w:val="en-US"/>
        </w:rPr>
        <w:t>Office</w:t>
      </w:r>
      <w:r w:rsidR="00264135" w:rsidRPr="00B94EF0">
        <w:rPr>
          <w:rFonts w:cs="Arial"/>
          <w:lang w:val="ru-RU"/>
        </w:rPr>
        <w:t xml:space="preserve"> </w:t>
      </w:r>
      <w:r w:rsidR="00025646">
        <w:rPr>
          <w:rFonts w:cs="Arial"/>
          <w:lang w:val="uk-UA"/>
        </w:rPr>
        <w:t>(</w:t>
      </w:r>
      <w:r w:rsidR="00264135" w:rsidRPr="00F81DC5">
        <w:rPr>
          <w:rFonts w:cs="Arial"/>
          <w:lang w:val="en-US"/>
        </w:rPr>
        <w:t>Excel</w:t>
      </w:r>
      <w:r w:rsidR="00264135" w:rsidRPr="00B94EF0">
        <w:rPr>
          <w:rFonts w:cs="Arial"/>
          <w:lang w:val="ru-RU"/>
        </w:rPr>
        <w:t xml:space="preserve"> </w:t>
      </w:r>
      <w:r w:rsidR="00025646">
        <w:rPr>
          <w:rFonts w:cs="Arial"/>
          <w:lang w:val="uk-UA"/>
        </w:rPr>
        <w:t>т</w:t>
      </w:r>
      <w:r w:rsidR="00264135" w:rsidRPr="00F81DC5">
        <w:rPr>
          <w:rFonts w:cs="Arial"/>
          <w:lang w:val="en-US"/>
        </w:rPr>
        <w:t>a</w:t>
      </w:r>
      <w:r w:rsidR="00264135" w:rsidRPr="00B94EF0">
        <w:rPr>
          <w:rFonts w:cs="Arial"/>
          <w:lang w:val="ru-RU"/>
        </w:rPr>
        <w:t xml:space="preserve"> </w:t>
      </w:r>
      <w:r w:rsidR="00264135" w:rsidRPr="00F81DC5">
        <w:rPr>
          <w:rFonts w:cs="Arial"/>
          <w:lang w:val="en-US"/>
        </w:rPr>
        <w:t>PowerPoint</w:t>
      </w:r>
      <w:r w:rsidR="00C64A6F">
        <w:rPr>
          <w:rFonts w:cs="Arial"/>
          <w:lang w:val="uk-UA"/>
        </w:rPr>
        <w:t>) для аналізу даних та презентацій</w:t>
      </w:r>
      <w:r w:rsidR="00264135" w:rsidRPr="00B94EF0">
        <w:rPr>
          <w:rFonts w:cs="Arial"/>
          <w:lang w:val="ru-RU"/>
        </w:rPr>
        <w:t xml:space="preserve">. </w:t>
      </w:r>
      <w:r w:rsidR="00C64A6F">
        <w:rPr>
          <w:rFonts w:cs="Arial"/>
          <w:lang w:val="uk-UA"/>
        </w:rPr>
        <w:t>Створення динамічного контенту з автоматичним оновленням (графіки та таблиці)</w:t>
      </w:r>
      <w:r w:rsidR="00264135" w:rsidRPr="00F81DC5">
        <w:rPr>
          <w:rFonts w:cs="Arial"/>
          <w:lang w:val="en-US"/>
        </w:rPr>
        <w:t>.</w:t>
      </w:r>
    </w:p>
    <w:p w14:paraId="16DC41A4" w14:textId="77777777" w:rsidR="006524EA" w:rsidRPr="00F81DC5" w:rsidRDefault="006524EA" w:rsidP="00264135">
      <w:pPr>
        <w:pStyle w:val="ListParagraph"/>
        <w:spacing w:after="160" w:line="259" w:lineRule="auto"/>
        <w:ind w:right="395"/>
        <w:jc w:val="both"/>
        <w:rPr>
          <w:rFonts w:cs="Arial"/>
          <w:lang w:val="en-US"/>
        </w:rPr>
      </w:pPr>
    </w:p>
    <w:p w14:paraId="42483C4C" w14:textId="77777777" w:rsidR="00D65E68" w:rsidRPr="00F81DC5" w:rsidRDefault="00D65E68" w:rsidP="00E2698E">
      <w:pPr>
        <w:pStyle w:val="ListParagraph"/>
        <w:jc w:val="both"/>
        <w:rPr>
          <w:rFonts w:cs="Arial"/>
          <w:lang w:val="uk-UA"/>
        </w:rPr>
      </w:pPr>
    </w:p>
    <w:p w14:paraId="4D2832A2" w14:textId="20E8D93B" w:rsidR="00B133ED" w:rsidRPr="00F81DC5" w:rsidRDefault="00B133ED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r w:rsidRPr="00F81DC5">
        <w:rPr>
          <w:rFonts w:cs="Arial"/>
          <w:lang w:val="uk-UA"/>
        </w:rPr>
        <w:t xml:space="preserve">PowerPoint </w:t>
      </w:r>
      <w:r w:rsidR="00C64A6F">
        <w:rPr>
          <w:rFonts w:cs="Arial"/>
          <w:lang w:val="uk-UA"/>
        </w:rPr>
        <w:t>для професійних користувачів</w:t>
      </w:r>
    </w:p>
    <w:p w14:paraId="47421A65" w14:textId="3480380A" w:rsidR="0051098B" w:rsidRPr="00F81DC5" w:rsidRDefault="00EB17EF" w:rsidP="00E2698E">
      <w:pPr>
        <w:pStyle w:val="ListParagraph"/>
        <w:ind w:right="425"/>
        <w:jc w:val="both"/>
        <w:rPr>
          <w:rFonts w:cs="Arial"/>
          <w:lang w:val="uk-UA"/>
        </w:rPr>
      </w:pPr>
      <w:r>
        <w:rPr>
          <w:rFonts w:cs="Arial"/>
          <w:lang w:val="uk-UA"/>
        </w:rPr>
        <w:t>Вивчення принципів ефективної розробки слайдів включно з застосуванням професійних форматів</w:t>
      </w:r>
      <w:r w:rsidR="0051098B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>решіток та інструментів редагування</w:t>
      </w:r>
      <w:r w:rsidR="0051098B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Створення індивідуальних шаблонів та майстер-слайдів для узгодженого формату та брендингу у презентаціях</w:t>
      </w:r>
      <w:r w:rsidR="0051098B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Вставлення відео- та аудіо-матеріалів</w:t>
      </w:r>
      <w:r w:rsidR="0051098B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>анімацій, гіперпосилань</w:t>
      </w:r>
      <w:r w:rsidR="0051098B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>тригерів та кнопок для виконання операцій, траєкторій руху, панелей анімації та засобів контролю часу для підвищення динамічності та привабливості презентацій</w:t>
      </w:r>
      <w:r w:rsidR="0051098B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Застосування</w:t>
      </w:r>
      <w:r w:rsidR="0051098B" w:rsidRPr="00B94EF0">
        <w:rPr>
          <w:rFonts w:cs="Arial"/>
          <w:lang w:val="ru-RU"/>
        </w:rPr>
        <w:t xml:space="preserve"> </w:t>
      </w:r>
      <w:r w:rsidR="0051098B" w:rsidRPr="00F81DC5">
        <w:rPr>
          <w:rFonts w:cs="Arial"/>
        </w:rPr>
        <w:t>Presenter</w:t>
      </w:r>
      <w:r w:rsidR="0051098B" w:rsidRPr="00B94EF0">
        <w:rPr>
          <w:rFonts w:cs="Arial"/>
          <w:lang w:val="ru-RU"/>
        </w:rPr>
        <w:t xml:space="preserve"> </w:t>
      </w:r>
      <w:r w:rsidR="0051098B" w:rsidRPr="00F81DC5">
        <w:rPr>
          <w:rFonts w:cs="Arial"/>
        </w:rPr>
        <w:t>View</w:t>
      </w:r>
      <w:r w:rsidR="0051098B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 xml:space="preserve">налаштувань демонстрації слайдів та інструментів </w:t>
      </w:r>
      <w:r w:rsidR="00643153">
        <w:rPr>
          <w:rFonts w:cs="Arial"/>
          <w:lang w:val="uk-UA"/>
        </w:rPr>
        <w:t>для репетицій</w:t>
      </w:r>
      <w:r w:rsidR="0051098B" w:rsidRPr="00B94EF0">
        <w:rPr>
          <w:rFonts w:cs="Arial"/>
          <w:lang w:val="ru-RU"/>
        </w:rPr>
        <w:t>.</w:t>
      </w:r>
    </w:p>
    <w:p w14:paraId="1AFBE17F" w14:textId="77777777" w:rsidR="00D65E68" w:rsidRPr="00B94EF0" w:rsidRDefault="00D65E68" w:rsidP="00D65E68">
      <w:pPr>
        <w:pStyle w:val="ListParagraph"/>
        <w:jc w:val="both"/>
        <w:rPr>
          <w:rFonts w:cs="Arial"/>
          <w:lang w:val="ru-RU"/>
        </w:rPr>
      </w:pPr>
    </w:p>
    <w:p w14:paraId="6A4370BD" w14:textId="3CFC0AEA" w:rsidR="00B133ED" w:rsidRPr="00F81DC5" w:rsidRDefault="00643153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r>
        <w:rPr>
          <w:rFonts w:cs="Arial"/>
          <w:lang w:val="uk-UA"/>
        </w:rPr>
        <w:t>Інформаційні панелі</w:t>
      </w:r>
      <w:r w:rsidR="00B133ED" w:rsidRPr="00F81DC5">
        <w:rPr>
          <w:rFonts w:cs="Arial"/>
          <w:lang w:val="uk-UA"/>
        </w:rPr>
        <w:t xml:space="preserve"> (</w:t>
      </w:r>
      <w:r>
        <w:rPr>
          <w:rFonts w:cs="Arial"/>
          <w:lang w:val="uk-UA"/>
        </w:rPr>
        <w:t xml:space="preserve">в </w:t>
      </w:r>
      <w:r w:rsidR="00B133ED" w:rsidRPr="00F81DC5">
        <w:rPr>
          <w:rFonts w:cs="Arial"/>
          <w:lang w:val="uk-UA"/>
        </w:rPr>
        <w:t>Excel)</w:t>
      </w:r>
    </w:p>
    <w:p w14:paraId="24880E53" w14:textId="1B9F8FE6" w:rsidR="00D65E68" w:rsidRPr="00F81DC5" w:rsidRDefault="00643153" w:rsidP="00E2698E">
      <w:pPr>
        <w:pStyle w:val="ListParagraph"/>
        <w:ind w:right="425"/>
        <w:jc w:val="both"/>
        <w:rPr>
          <w:rFonts w:cs="Arial"/>
          <w:lang w:val="uk-UA"/>
        </w:rPr>
      </w:pPr>
      <w:r>
        <w:rPr>
          <w:rFonts w:cs="Arial"/>
          <w:lang w:val="uk-UA"/>
        </w:rPr>
        <w:t>Вступ</w:t>
      </w:r>
      <w:r w:rsidR="00B328D5" w:rsidRPr="00B94EF0">
        <w:rPr>
          <w:rFonts w:cs="Arial"/>
          <w:lang w:val="uk-UA"/>
        </w:rPr>
        <w:t xml:space="preserve">: </w:t>
      </w:r>
      <w:r>
        <w:rPr>
          <w:rFonts w:cs="Arial"/>
          <w:lang w:val="uk-UA"/>
        </w:rPr>
        <w:t>що робить інформаційну панель ефективною; принципи дизайну, форматування та візуалізації даних</w:t>
      </w:r>
      <w:r w:rsidR="00E2698E" w:rsidRPr="00B94EF0">
        <w:rPr>
          <w:rFonts w:cs="Arial"/>
          <w:lang w:val="uk-UA"/>
        </w:rPr>
        <w:t xml:space="preserve">; </w:t>
      </w:r>
      <w:r>
        <w:rPr>
          <w:rFonts w:cs="Arial"/>
          <w:lang w:val="uk-UA"/>
        </w:rPr>
        <w:t>планування та визначення структури інформаційної панелі з урахуванням конкретних потреб</w:t>
      </w:r>
      <w:r w:rsidR="00E2698E" w:rsidRPr="00B94EF0">
        <w:rPr>
          <w:rFonts w:cs="Arial"/>
          <w:lang w:val="uk-UA"/>
        </w:rPr>
        <w:t xml:space="preserve">; </w:t>
      </w:r>
      <w:r>
        <w:rPr>
          <w:rFonts w:cs="Arial"/>
          <w:lang w:val="uk-UA"/>
        </w:rPr>
        <w:t xml:space="preserve">застосування різноманітних інструментів </w:t>
      </w:r>
      <w:r w:rsidR="00E2698E" w:rsidRPr="00F81DC5">
        <w:rPr>
          <w:rFonts w:cs="Arial"/>
        </w:rPr>
        <w:t>PivotTables</w:t>
      </w:r>
      <w:r w:rsidR="00E2698E" w:rsidRPr="00B94EF0">
        <w:rPr>
          <w:rFonts w:cs="Arial"/>
          <w:lang w:val="uk-UA"/>
        </w:rPr>
        <w:t xml:space="preserve">, </w:t>
      </w:r>
      <w:proofErr w:type="spellStart"/>
      <w:r w:rsidR="00E2698E" w:rsidRPr="00F81DC5">
        <w:rPr>
          <w:rFonts w:cs="Arial"/>
        </w:rPr>
        <w:t>PivotCharts</w:t>
      </w:r>
      <w:proofErr w:type="spellEnd"/>
      <w:r w:rsidR="00E2698E" w:rsidRPr="00B94EF0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>та</w:t>
      </w:r>
      <w:r w:rsidR="00E2698E" w:rsidRPr="00B94EF0">
        <w:rPr>
          <w:rFonts w:cs="Arial"/>
          <w:lang w:val="uk-UA"/>
        </w:rPr>
        <w:t xml:space="preserve"> </w:t>
      </w:r>
      <w:r w:rsidR="00E2698E" w:rsidRPr="00F81DC5">
        <w:rPr>
          <w:rFonts w:cs="Arial"/>
        </w:rPr>
        <w:t>PivotTable</w:t>
      </w:r>
      <w:r w:rsidR="00E2698E" w:rsidRPr="00B94EF0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>для створення динамічної інформаційної панелі</w:t>
      </w:r>
      <w:r w:rsidR="00E2698E" w:rsidRPr="00B94EF0">
        <w:rPr>
          <w:rFonts w:cs="Arial"/>
          <w:lang w:val="uk-UA"/>
        </w:rPr>
        <w:t xml:space="preserve">; </w:t>
      </w:r>
      <w:r>
        <w:rPr>
          <w:rFonts w:cs="Arial"/>
          <w:lang w:val="uk-UA"/>
        </w:rPr>
        <w:t xml:space="preserve">фільтрування даних за допомогою </w:t>
      </w:r>
      <w:r w:rsidR="00E42EA4">
        <w:rPr>
          <w:rFonts w:cs="Arial"/>
          <w:lang w:val="uk-UA"/>
        </w:rPr>
        <w:t xml:space="preserve">інструментів </w:t>
      </w:r>
      <w:r w:rsidR="00E2698E" w:rsidRPr="00F81DC5">
        <w:rPr>
          <w:rFonts w:cs="Arial"/>
        </w:rPr>
        <w:t>Slicers</w:t>
      </w:r>
      <w:r w:rsidR="00E2698E" w:rsidRPr="00B94EF0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>та</w:t>
      </w:r>
      <w:r w:rsidR="00E2698E" w:rsidRPr="00B94EF0">
        <w:rPr>
          <w:rFonts w:cs="Arial"/>
          <w:lang w:val="uk-UA"/>
        </w:rPr>
        <w:t xml:space="preserve"> </w:t>
      </w:r>
      <w:r w:rsidR="00E2698E" w:rsidRPr="00F81DC5">
        <w:rPr>
          <w:rFonts w:cs="Arial"/>
        </w:rPr>
        <w:t>Timeline</w:t>
      </w:r>
      <w:r w:rsidR="00E2698E" w:rsidRPr="00B94EF0">
        <w:rPr>
          <w:rFonts w:cs="Arial"/>
          <w:lang w:val="uk-UA"/>
        </w:rPr>
        <w:t xml:space="preserve">, </w:t>
      </w:r>
      <w:r w:rsidR="00E42EA4">
        <w:rPr>
          <w:rFonts w:cs="Arial"/>
          <w:lang w:val="uk-UA"/>
        </w:rPr>
        <w:t xml:space="preserve">які дозволяють </w:t>
      </w:r>
      <w:r w:rsidR="00E2698E" w:rsidRPr="00F81DC5">
        <w:rPr>
          <w:rFonts w:cs="Arial"/>
        </w:rPr>
        <w:t>PivotTables</w:t>
      </w:r>
      <w:r w:rsidR="00E2698E" w:rsidRPr="00B94EF0">
        <w:rPr>
          <w:rFonts w:cs="Arial"/>
          <w:lang w:val="uk-UA"/>
        </w:rPr>
        <w:t xml:space="preserve"> </w:t>
      </w:r>
      <w:r w:rsidR="00E42EA4">
        <w:rPr>
          <w:rFonts w:cs="Arial"/>
          <w:lang w:val="uk-UA"/>
        </w:rPr>
        <w:t>та графікам автоматично розширюватися та стискатися для відображення лише необхідної інформації</w:t>
      </w:r>
      <w:r w:rsidR="00E2698E" w:rsidRPr="00B94EF0">
        <w:rPr>
          <w:rFonts w:cs="Arial"/>
          <w:lang w:val="uk-UA"/>
        </w:rPr>
        <w:t xml:space="preserve">; </w:t>
      </w:r>
      <w:r w:rsidR="00E42EA4">
        <w:rPr>
          <w:rFonts w:cs="Arial"/>
          <w:lang w:val="uk-UA"/>
        </w:rPr>
        <w:t>оновлення інформаційної панелі через додавання або оновлення даних</w:t>
      </w:r>
      <w:r w:rsidR="00E2698E" w:rsidRPr="00B94EF0">
        <w:rPr>
          <w:rFonts w:cs="Arial"/>
          <w:lang w:val="uk-UA"/>
        </w:rPr>
        <w:t>.</w:t>
      </w:r>
      <w:r w:rsidR="00E2698E" w:rsidRPr="00F81DC5">
        <w:rPr>
          <w:rFonts w:cs="Arial"/>
        </w:rPr>
        <w:t> </w:t>
      </w:r>
    </w:p>
    <w:p w14:paraId="31DA735A" w14:textId="77777777" w:rsidR="00D65E68" w:rsidRPr="00F81DC5" w:rsidRDefault="00D65E68" w:rsidP="00D65E68">
      <w:pPr>
        <w:pStyle w:val="ListParagraph"/>
        <w:jc w:val="both"/>
        <w:rPr>
          <w:rFonts w:cs="Arial"/>
          <w:lang w:val="uk-UA"/>
        </w:rPr>
      </w:pPr>
    </w:p>
    <w:p w14:paraId="18653D23" w14:textId="1065CF30" w:rsidR="00B133ED" w:rsidRPr="00F81DC5" w:rsidRDefault="000E055C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proofErr w:type="spellStart"/>
      <w:r w:rsidRPr="00F81DC5">
        <w:rPr>
          <w:rFonts w:cs="Arial"/>
          <w:lang w:val="uk-UA"/>
        </w:rPr>
        <w:t>Power</w:t>
      </w:r>
      <w:proofErr w:type="spellEnd"/>
      <w:r w:rsidRPr="00F81DC5">
        <w:rPr>
          <w:rFonts w:cs="Arial"/>
          <w:lang w:val="uk-UA"/>
        </w:rPr>
        <w:t xml:space="preserve"> </w:t>
      </w:r>
      <w:proofErr w:type="spellStart"/>
      <w:r w:rsidRPr="00F81DC5">
        <w:rPr>
          <w:rFonts w:cs="Arial"/>
          <w:lang w:val="uk-UA"/>
        </w:rPr>
        <w:t>Query</w:t>
      </w:r>
      <w:proofErr w:type="spellEnd"/>
      <w:r w:rsidRPr="00F81DC5">
        <w:rPr>
          <w:rFonts w:cs="Arial"/>
          <w:lang w:val="uk-UA"/>
        </w:rPr>
        <w:t xml:space="preserve"> &amp; </w:t>
      </w:r>
      <w:proofErr w:type="spellStart"/>
      <w:r w:rsidRPr="00F81DC5">
        <w:rPr>
          <w:rFonts w:cs="Arial"/>
          <w:lang w:val="uk-UA"/>
        </w:rPr>
        <w:t>Power</w:t>
      </w:r>
      <w:proofErr w:type="spellEnd"/>
      <w:r w:rsidRPr="00F81DC5">
        <w:rPr>
          <w:rFonts w:cs="Arial"/>
          <w:lang w:val="uk-UA"/>
        </w:rPr>
        <w:t xml:space="preserve"> </w:t>
      </w:r>
      <w:proofErr w:type="spellStart"/>
      <w:r w:rsidRPr="00F81DC5">
        <w:rPr>
          <w:rFonts w:cs="Arial"/>
          <w:lang w:val="uk-UA"/>
        </w:rPr>
        <w:t>Pivot</w:t>
      </w:r>
      <w:proofErr w:type="spellEnd"/>
    </w:p>
    <w:p w14:paraId="727FF6A2" w14:textId="6CF046BD" w:rsidR="004C0C99" w:rsidRPr="00B94EF0" w:rsidRDefault="00512C94" w:rsidP="004C0C99">
      <w:pPr>
        <w:pStyle w:val="ListParagraph"/>
        <w:spacing w:after="160" w:line="259" w:lineRule="auto"/>
        <w:ind w:right="395"/>
        <w:jc w:val="both"/>
        <w:rPr>
          <w:rFonts w:cs="Arial"/>
          <w:lang w:val="ru-RU"/>
        </w:rPr>
      </w:pPr>
      <w:r>
        <w:rPr>
          <w:rFonts w:cs="Arial"/>
          <w:lang w:val="uk-UA"/>
        </w:rPr>
        <w:lastRenderedPageBreak/>
        <w:t xml:space="preserve">Вступ до </w:t>
      </w:r>
      <w:r w:rsidR="00E2698E" w:rsidRPr="00F81DC5">
        <w:rPr>
          <w:rFonts w:cs="Arial"/>
        </w:rPr>
        <w:t>Power</w:t>
      </w:r>
      <w:r w:rsidR="00E2698E" w:rsidRPr="00B94EF0">
        <w:rPr>
          <w:rFonts w:cs="Arial"/>
          <w:lang w:val="ru-RU"/>
        </w:rPr>
        <w:t xml:space="preserve"> </w:t>
      </w:r>
      <w:r w:rsidR="00E2698E" w:rsidRPr="00F81DC5">
        <w:rPr>
          <w:rFonts w:cs="Arial"/>
        </w:rPr>
        <w:t>Query</w:t>
      </w:r>
      <w:r w:rsidR="00E2698E" w:rsidRPr="00B94EF0">
        <w:rPr>
          <w:rFonts w:cs="Arial"/>
          <w:lang w:val="ru-RU"/>
        </w:rPr>
        <w:t>.</w:t>
      </w:r>
      <w:r w:rsidR="00E2698E" w:rsidRPr="00B94EF0">
        <w:rPr>
          <w:rFonts w:cs="Arial"/>
          <w:b/>
          <w:bCs/>
          <w:lang w:val="ru-RU"/>
        </w:rPr>
        <w:t xml:space="preserve"> </w:t>
      </w:r>
      <w:r w:rsidRPr="00512C94">
        <w:rPr>
          <w:rFonts w:cs="Arial"/>
          <w:lang w:val="uk-UA"/>
        </w:rPr>
        <w:t xml:space="preserve">Аналіз, </w:t>
      </w:r>
      <w:r>
        <w:rPr>
          <w:rFonts w:cs="Arial"/>
          <w:lang w:val="uk-UA"/>
        </w:rPr>
        <w:t xml:space="preserve">оптимізація, робота з великими базами даних в </w:t>
      </w:r>
      <w:r w:rsidR="004C0C99" w:rsidRPr="00F81DC5">
        <w:rPr>
          <w:rFonts w:cs="Arial"/>
          <w:lang w:val="en-US"/>
        </w:rPr>
        <w:t>Excel</w:t>
      </w:r>
      <w:r w:rsidR="004C0C99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Імпорт, перетворення та поєднання даних з різних джерел; пошук, перетворення та оновлення даних</w:t>
      </w:r>
      <w:r w:rsidR="004C0C99" w:rsidRPr="00B94EF0">
        <w:rPr>
          <w:rFonts w:cs="Arial"/>
          <w:lang w:val="ru-RU"/>
        </w:rPr>
        <w:t>.</w:t>
      </w:r>
      <w:r w:rsidR="001A2E02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Зв</w:t>
      </w:r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язок</w:t>
      </w:r>
      <w:proofErr w:type="spellEnd"/>
      <w:r>
        <w:rPr>
          <w:rFonts w:cs="Arial"/>
          <w:lang w:val="uk-UA"/>
        </w:rPr>
        <w:t xml:space="preserve"> з різними джерелами даних </w:t>
      </w:r>
      <w:r w:rsidR="001A2E02" w:rsidRPr="00B94EF0">
        <w:rPr>
          <w:rFonts w:cs="Arial"/>
          <w:lang w:val="ru-RU"/>
        </w:rPr>
        <w:t>(</w:t>
      </w:r>
      <w:r w:rsidR="001A2E02" w:rsidRPr="00F81DC5">
        <w:rPr>
          <w:rFonts w:cs="Arial"/>
        </w:rPr>
        <w:t>Excel</w:t>
      </w:r>
      <w:r w:rsidR="001A2E02" w:rsidRPr="00B94EF0">
        <w:rPr>
          <w:rFonts w:cs="Arial"/>
          <w:lang w:val="ru-RU"/>
        </w:rPr>
        <w:t>,</w:t>
      </w:r>
      <w:r>
        <w:rPr>
          <w:rFonts w:cs="Arial"/>
          <w:lang w:val="uk-UA"/>
        </w:rPr>
        <w:t xml:space="preserve"> бази даних, </w:t>
      </w:r>
      <w:proofErr w:type="spellStart"/>
      <w:r>
        <w:rPr>
          <w:rFonts w:cs="Arial"/>
          <w:lang w:val="uk-UA"/>
        </w:rPr>
        <w:t>вебресурси</w:t>
      </w:r>
      <w:proofErr w:type="spellEnd"/>
      <w:r>
        <w:rPr>
          <w:rFonts w:cs="Arial"/>
          <w:lang w:val="uk-UA"/>
        </w:rPr>
        <w:t>, тощо</w:t>
      </w:r>
      <w:r w:rsidR="001A2E02" w:rsidRPr="00B94EF0">
        <w:rPr>
          <w:rFonts w:cs="Arial"/>
          <w:lang w:val="ru-RU"/>
        </w:rPr>
        <w:t>)</w:t>
      </w:r>
      <w:r>
        <w:rPr>
          <w:rFonts w:cs="Arial"/>
          <w:lang w:val="uk-UA"/>
        </w:rPr>
        <w:t>, очищення та переформування даних</w:t>
      </w:r>
      <w:r w:rsidR="001A2E02" w:rsidRPr="00B94EF0">
        <w:rPr>
          <w:rFonts w:cs="Arial"/>
          <w:lang w:val="ru-RU"/>
        </w:rPr>
        <w:t>.</w:t>
      </w:r>
      <w:r w:rsidR="004C0C99" w:rsidRPr="00F81DC5">
        <w:rPr>
          <w:rFonts w:cs="Arial"/>
          <w:lang w:val="uk-UA"/>
        </w:rPr>
        <w:t xml:space="preserve"> </w:t>
      </w:r>
      <w:r w:rsidR="004A79E4">
        <w:rPr>
          <w:rFonts w:cs="Arial"/>
          <w:lang w:val="uk-UA"/>
        </w:rPr>
        <w:t xml:space="preserve">Поєднання таблиць між собою </w:t>
      </w:r>
      <w:r w:rsidR="004C0C99" w:rsidRPr="00B94EF0">
        <w:rPr>
          <w:rFonts w:cs="Arial"/>
          <w:lang w:val="uk-UA"/>
        </w:rPr>
        <w:t>(</w:t>
      </w:r>
      <w:r w:rsidR="004A79E4">
        <w:rPr>
          <w:rFonts w:cs="Arial"/>
          <w:lang w:val="uk-UA"/>
        </w:rPr>
        <w:t>ключові колонки, фільтрування та сортування, виконання різноманітних операцій з ними та ін.</w:t>
      </w:r>
      <w:r w:rsidR="004C0C99" w:rsidRPr="00B94EF0">
        <w:rPr>
          <w:rFonts w:cs="Arial"/>
          <w:lang w:val="uk-UA"/>
        </w:rPr>
        <w:t xml:space="preserve">), </w:t>
      </w:r>
      <w:r w:rsidR="004A79E4">
        <w:rPr>
          <w:rFonts w:cs="Arial"/>
          <w:lang w:val="uk-UA"/>
        </w:rPr>
        <w:t>створення зведених таблиць та зведених графіків</w:t>
      </w:r>
      <w:r w:rsidR="004C0C99" w:rsidRPr="00B94EF0">
        <w:rPr>
          <w:rFonts w:cs="Arial"/>
          <w:lang w:val="uk-UA"/>
        </w:rPr>
        <w:t>.</w:t>
      </w:r>
      <w:r w:rsidR="00190ACD" w:rsidRPr="00B94EF0">
        <w:rPr>
          <w:rFonts w:cs="Arial"/>
          <w:lang w:val="uk-UA"/>
        </w:rPr>
        <w:t xml:space="preserve"> </w:t>
      </w:r>
      <w:r w:rsidR="008E78A2">
        <w:rPr>
          <w:rFonts w:cs="Arial"/>
          <w:lang w:val="uk-UA"/>
        </w:rPr>
        <w:t>Створення зв</w:t>
      </w:r>
      <w:r w:rsidR="008E78A2" w:rsidRPr="00B94EF0">
        <w:rPr>
          <w:rFonts w:cs="Arial"/>
          <w:lang w:val="ru-RU"/>
        </w:rPr>
        <w:t>’</w:t>
      </w:r>
      <w:proofErr w:type="spellStart"/>
      <w:r w:rsidR="008E78A2">
        <w:rPr>
          <w:rFonts w:cs="Arial"/>
          <w:lang w:val="uk-UA"/>
        </w:rPr>
        <w:t>язків</w:t>
      </w:r>
      <w:proofErr w:type="spellEnd"/>
      <w:r w:rsidR="008E78A2">
        <w:rPr>
          <w:rFonts w:cs="Arial"/>
          <w:lang w:val="uk-UA"/>
        </w:rPr>
        <w:t xml:space="preserve"> між таблицями</w:t>
      </w:r>
      <w:r w:rsidR="00190ACD" w:rsidRPr="00B94EF0">
        <w:rPr>
          <w:rFonts w:cs="Arial"/>
          <w:lang w:val="ru-RU"/>
        </w:rPr>
        <w:t xml:space="preserve">, </w:t>
      </w:r>
      <w:r w:rsidR="008E78A2">
        <w:rPr>
          <w:rFonts w:cs="Arial"/>
          <w:lang w:val="uk-UA"/>
        </w:rPr>
        <w:t>створення ієрархій</w:t>
      </w:r>
      <w:r w:rsidR="00190ACD" w:rsidRPr="00B94EF0">
        <w:rPr>
          <w:rFonts w:cs="Arial"/>
          <w:lang w:val="ru-RU"/>
        </w:rPr>
        <w:t xml:space="preserve">, </w:t>
      </w:r>
      <w:r w:rsidR="008E78A2">
        <w:rPr>
          <w:rFonts w:cs="Arial"/>
          <w:lang w:val="uk-UA"/>
        </w:rPr>
        <w:t xml:space="preserve">розробка обрахованих колонок та засобів вимірювання за допомогою інструменту </w:t>
      </w:r>
      <w:r w:rsidR="00190ACD" w:rsidRPr="00B94EF0">
        <w:rPr>
          <w:rFonts w:cs="Arial"/>
          <w:lang w:val="ru-RU"/>
        </w:rPr>
        <w:t>(</w:t>
      </w:r>
      <w:r w:rsidR="00190ACD" w:rsidRPr="00F81DC5">
        <w:rPr>
          <w:rFonts w:cs="Arial"/>
        </w:rPr>
        <w:t>DAX</w:t>
      </w:r>
      <w:r w:rsidR="00190ACD" w:rsidRPr="00B94EF0">
        <w:rPr>
          <w:rFonts w:cs="Arial"/>
          <w:lang w:val="ru-RU"/>
        </w:rPr>
        <w:t>).</w:t>
      </w:r>
    </w:p>
    <w:p w14:paraId="533D5202" w14:textId="77777777" w:rsidR="004C0C99" w:rsidRPr="00B94EF0" w:rsidRDefault="004C0C99" w:rsidP="004C0C99">
      <w:pPr>
        <w:pStyle w:val="ListParagraph"/>
        <w:jc w:val="both"/>
        <w:rPr>
          <w:rFonts w:cs="Arial"/>
          <w:lang w:val="ru-RU"/>
        </w:rPr>
      </w:pPr>
    </w:p>
    <w:p w14:paraId="5E830F02" w14:textId="6B003F4A" w:rsidR="000E055C" w:rsidRPr="00F81DC5" w:rsidRDefault="000E055C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proofErr w:type="spellStart"/>
      <w:r w:rsidRPr="00F81DC5">
        <w:rPr>
          <w:rFonts w:cs="Arial"/>
          <w:lang w:val="uk-UA"/>
        </w:rPr>
        <w:t>Power</w:t>
      </w:r>
      <w:proofErr w:type="spellEnd"/>
      <w:r w:rsidRPr="00F81DC5">
        <w:rPr>
          <w:rFonts w:cs="Arial"/>
          <w:lang w:val="uk-UA"/>
        </w:rPr>
        <w:t xml:space="preserve"> BI</w:t>
      </w:r>
    </w:p>
    <w:p w14:paraId="70F06696" w14:textId="5BEE6702" w:rsidR="004C0C99" w:rsidRPr="00B94EF0" w:rsidRDefault="008E78A2" w:rsidP="004C0C99">
      <w:pPr>
        <w:pStyle w:val="ListParagraph"/>
        <w:spacing w:after="160" w:line="259" w:lineRule="auto"/>
        <w:ind w:right="395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Ознайомлення з інтерфейсом користувача та компонентами </w:t>
      </w:r>
      <w:r w:rsidR="00190ACD" w:rsidRPr="00F81DC5">
        <w:rPr>
          <w:rFonts w:cs="Arial"/>
          <w:lang w:val="en-US"/>
        </w:rPr>
        <w:t>Power</w:t>
      </w:r>
      <w:r w:rsidR="00190ACD" w:rsidRPr="00B94EF0">
        <w:rPr>
          <w:rFonts w:cs="Arial"/>
          <w:lang w:val="ru-RU"/>
        </w:rPr>
        <w:t xml:space="preserve"> </w:t>
      </w:r>
      <w:r w:rsidR="00190ACD" w:rsidRPr="00F81DC5">
        <w:rPr>
          <w:rFonts w:cs="Arial"/>
          <w:lang w:val="en-US"/>
        </w:rPr>
        <w:t>BI</w:t>
      </w:r>
      <w:r w:rsidR="00190ACD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Демонстрація інструменту, який дозволяє консолідувати та аналізувати дані з багатьох джерел</w:t>
      </w:r>
      <w:r w:rsidR="004C0C99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 xml:space="preserve">досліджувати тренди, створювати інформаційні панелі, аналізувати бізнес-дані за допомогою лише кількох </w:t>
      </w:r>
      <w:proofErr w:type="spellStart"/>
      <w:r>
        <w:rPr>
          <w:rFonts w:cs="Arial"/>
          <w:lang w:val="uk-UA"/>
        </w:rPr>
        <w:t>кліків</w:t>
      </w:r>
      <w:proofErr w:type="spellEnd"/>
      <w:r>
        <w:rPr>
          <w:rFonts w:cs="Arial"/>
          <w:lang w:val="uk-UA"/>
        </w:rPr>
        <w:t xml:space="preserve"> у знайомому середовищі </w:t>
      </w:r>
      <w:r w:rsidR="004C0C99" w:rsidRPr="00F81DC5">
        <w:rPr>
          <w:rFonts w:cs="Arial"/>
          <w:lang w:val="en-US"/>
        </w:rPr>
        <w:t>Excel</w:t>
      </w:r>
      <w:r w:rsidR="004C0C99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Підготовка початкових даних для аналізу</w:t>
      </w:r>
      <w:r w:rsidR="004C0C99" w:rsidRPr="00B94EF0">
        <w:rPr>
          <w:rFonts w:cs="Arial"/>
          <w:lang w:val="ru-RU"/>
        </w:rPr>
        <w:t xml:space="preserve">; </w:t>
      </w:r>
      <w:r>
        <w:rPr>
          <w:rFonts w:cs="Arial"/>
          <w:lang w:val="uk-UA"/>
        </w:rPr>
        <w:t>побудова моделей даних з різних невпорядкованих джерел</w:t>
      </w:r>
      <w:r w:rsidR="004C0C99" w:rsidRPr="00B94EF0">
        <w:rPr>
          <w:rFonts w:cs="Arial"/>
          <w:lang w:val="ru-RU"/>
        </w:rPr>
        <w:t xml:space="preserve">: </w:t>
      </w:r>
      <w:r>
        <w:rPr>
          <w:rFonts w:cs="Arial"/>
          <w:lang w:val="uk-UA"/>
        </w:rPr>
        <w:t xml:space="preserve">таблиць, </w:t>
      </w:r>
      <w:proofErr w:type="spellStart"/>
      <w:r>
        <w:rPr>
          <w:rFonts w:cs="Arial"/>
          <w:lang w:val="uk-UA"/>
        </w:rPr>
        <w:t>вебсторінок</w:t>
      </w:r>
      <w:proofErr w:type="spellEnd"/>
      <w:r>
        <w:rPr>
          <w:rFonts w:cs="Arial"/>
          <w:lang w:val="uk-UA"/>
        </w:rPr>
        <w:t xml:space="preserve"> та баз даних</w:t>
      </w:r>
      <w:r w:rsidR="004C0C99" w:rsidRPr="00B94EF0">
        <w:rPr>
          <w:rFonts w:cs="Arial"/>
          <w:lang w:val="ru-RU"/>
        </w:rPr>
        <w:t xml:space="preserve">; </w:t>
      </w:r>
      <w:r>
        <w:rPr>
          <w:rFonts w:cs="Arial"/>
          <w:lang w:val="uk-UA"/>
        </w:rPr>
        <w:t>спрощення перегляду та аналізу складних даних</w:t>
      </w:r>
      <w:r w:rsidR="004C0C99" w:rsidRPr="00B94EF0">
        <w:rPr>
          <w:rFonts w:cs="Arial"/>
          <w:lang w:val="ru-RU"/>
        </w:rPr>
        <w:t xml:space="preserve">; </w:t>
      </w:r>
      <w:r>
        <w:rPr>
          <w:rFonts w:cs="Arial"/>
          <w:lang w:val="uk-UA"/>
        </w:rPr>
        <w:t>підготовка інтерактивних звітів та інформаційних панелей</w:t>
      </w:r>
      <w:r w:rsidR="004C0C99" w:rsidRPr="00B94EF0">
        <w:rPr>
          <w:rFonts w:cs="Arial"/>
          <w:lang w:val="ru-RU"/>
        </w:rPr>
        <w:t xml:space="preserve">; </w:t>
      </w:r>
      <w:r>
        <w:rPr>
          <w:rFonts w:cs="Arial"/>
          <w:lang w:val="uk-UA"/>
        </w:rPr>
        <w:t>візуалізація результатів аналізу</w:t>
      </w:r>
      <w:r w:rsidR="004C0C99" w:rsidRPr="00B94EF0">
        <w:rPr>
          <w:rFonts w:cs="Arial"/>
          <w:lang w:val="ru-RU"/>
        </w:rPr>
        <w:t xml:space="preserve">; </w:t>
      </w:r>
      <w:r>
        <w:rPr>
          <w:rFonts w:cs="Arial"/>
          <w:lang w:val="uk-UA"/>
        </w:rPr>
        <w:t>аналіз динаміки змін на інформаційній панелі</w:t>
      </w:r>
      <w:r w:rsidR="004C0C99" w:rsidRPr="00F81DC5">
        <w:rPr>
          <w:rFonts w:cs="Arial"/>
          <w:lang w:val="uk-UA"/>
        </w:rPr>
        <w:t>.</w:t>
      </w:r>
    </w:p>
    <w:p w14:paraId="6AE74BAF" w14:textId="77777777" w:rsidR="004C0C99" w:rsidRPr="00F81DC5" w:rsidRDefault="004C0C99" w:rsidP="004C0C99">
      <w:pPr>
        <w:pStyle w:val="ListParagraph"/>
        <w:jc w:val="both"/>
        <w:rPr>
          <w:rFonts w:cs="Arial"/>
          <w:lang w:val="uk-UA"/>
        </w:rPr>
      </w:pPr>
    </w:p>
    <w:p w14:paraId="36B2E967" w14:textId="567FEA3A" w:rsidR="000E055C" w:rsidRPr="00F81DC5" w:rsidRDefault="000E055C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proofErr w:type="spellStart"/>
      <w:r w:rsidRPr="00F81DC5">
        <w:rPr>
          <w:rFonts w:cs="Arial"/>
          <w:lang w:val="uk-UA"/>
        </w:rPr>
        <w:t>Visual</w:t>
      </w:r>
      <w:proofErr w:type="spellEnd"/>
      <w:r w:rsidRPr="00F81DC5">
        <w:rPr>
          <w:rFonts w:cs="Arial"/>
          <w:lang w:val="uk-UA"/>
        </w:rPr>
        <w:t xml:space="preserve"> </w:t>
      </w:r>
      <w:proofErr w:type="spellStart"/>
      <w:r w:rsidRPr="00F81DC5">
        <w:rPr>
          <w:rFonts w:cs="Arial"/>
          <w:lang w:val="uk-UA"/>
        </w:rPr>
        <w:t>Basic</w:t>
      </w:r>
      <w:proofErr w:type="spellEnd"/>
      <w:r w:rsidRPr="00F81DC5">
        <w:rPr>
          <w:rFonts w:cs="Arial"/>
          <w:lang w:val="uk-UA"/>
        </w:rPr>
        <w:t xml:space="preserve"> (VBA)</w:t>
      </w:r>
    </w:p>
    <w:p w14:paraId="2163BEC7" w14:textId="2184C2BB" w:rsidR="004C0C99" w:rsidRPr="00B94EF0" w:rsidRDefault="007C6782" w:rsidP="004C0C99">
      <w:pPr>
        <w:pStyle w:val="ListParagraph"/>
        <w:spacing w:after="160" w:line="259" w:lineRule="auto"/>
        <w:ind w:right="395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Тренінг призначено для професійних користувачів </w:t>
      </w:r>
      <w:r w:rsidR="004C0C99" w:rsidRPr="00F81DC5">
        <w:rPr>
          <w:rFonts w:cs="Arial"/>
          <w:lang w:val="en-US"/>
        </w:rPr>
        <w:t>Excel</w:t>
      </w:r>
      <w:r w:rsidR="004C0C99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Робота з найпоширенішими командами, функціями та </w:t>
      </w:r>
      <w:proofErr w:type="spellStart"/>
      <w:r>
        <w:rPr>
          <w:rFonts w:cs="Arial"/>
          <w:lang w:val="uk-UA"/>
        </w:rPr>
        <w:t>мовними</w:t>
      </w:r>
      <w:proofErr w:type="spellEnd"/>
      <w:r>
        <w:rPr>
          <w:rFonts w:cs="Arial"/>
          <w:lang w:val="uk-UA"/>
        </w:rPr>
        <w:t xml:space="preserve"> інструментами </w:t>
      </w:r>
      <w:r w:rsidR="004C0C99" w:rsidRPr="00F81DC5">
        <w:rPr>
          <w:rFonts w:cs="Arial"/>
          <w:lang w:val="en-US"/>
        </w:rPr>
        <w:t>VBA</w:t>
      </w:r>
      <w:r w:rsidR="004C0C99" w:rsidRPr="00B94EF0">
        <w:rPr>
          <w:rFonts w:cs="Arial"/>
          <w:lang w:val="ru-RU"/>
        </w:rPr>
        <w:t>.</w:t>
      </w:r>
      <w:r w:rsidR="000125E3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Розуміння основ </w:t>
      </w:r>
      <w:r w:rsidR="000125E3" w:rsidRPr="00F81DC5">
        <w:rPr>
          <w:rFonts w:cs="Arial"/>
          <w:lang w:val="en-US"/>
        </w:rPr>
        <w:t>VBA</w:t>
      </w:r>
      <w:r w:rsidR="000125E3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та його інтеграції з застосунками </w:t>
      </w:r>
      <w:r w:rsidR="000125E3" w:rsidRPr="00F81DC5">
        <w:rPr>
          <w:rFonts w:cs="Arial"/>
          <w:lang w:val="en-US"/>
        </w:rPr>
        <w:t>Microsoft</w:t>
      </w:r>
      <w:r w:rsidR="000125E3" w:rsidRPr="00B94EF0">
        <w:rPr>
          <w:rFonts w:cs="Arial"/>
          <w:lang w:val="ru-RU"/>
        </w:rPr>
        <w:t xml:space="preserve"> </w:t>
      </w:r>
      <w:r w:rsidR="000125E3" w:rsidRPr="00F81DC5">
        <w:rPr>
          <w:rFonts w:cs="Arial"/>
          <w:lang w:val="en-US"/>
        </w:rPr>
        <w:t>Office</w:t>
      </w:r>
      <w:r w:rsidR="000125E3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(напр., </w:t>
      </w:r>
      <w:r w:rsidR="000125E3" w:rsidRPr="00F81DC5">
        <w:rPr>
          <w:rFonts w:cs="Arial"/>
          <w:lang w:val="en-US"/>
        </w:rPr>
        <w:t>Excel</w:t>
      </w:r>
      <w:r w:rsidR="000125E3" w:rsidRPr="00B94EF0">
        <w:rPr>
          <w:rFonts w:cs="Arial"/>
          <w:lang w:val="ru-RU"/>
        </w:rPr>
        <w:t xml:space="preserve">, </w:t>
      </w:r>
      <w:r w:rsidR="000125E3" w:rsidRPr="00F81DC5">
        <w:rPr>
          <w:rFonts w:cs="Arial"/>
          <w:lang w:val="en-US"/>
        </w:rPr>
        <w:t>Word</w:t>
      </w:r>
      <w:r>
        <w:rPr>
          <w:rFonts w:cs="Arial"/>
          <w:lang w:val="uk-UA"/>
        </w:rPr>
        <w:t xml:space="preserve"> та</w:t>
      </w:r>
      <w:r w:rsidR="000125E3" w:rsidRPr="00B94EF0">
        <w:rPr>
          <w:rFonts w:cs="Arial"/>
          <w:lang w:val="ru-RU"/>
        </w:rPr>
        <w:t xml:space="preserve"> </w:t>
      </w:r>
      <w:r w:rsidR="000125E3" w:rsidRPr="00F81DC5">
        <w:rPr>
          <w:rFonts w:cs="Arial"/>
          <w:lang w:val="en-US"/>
        </w:rPr>
        <w:t>Outlook</w:t>
      </w:r>
      <w:r>
        <w:rPr>
          <w:rFonts w:cs="Arial"/>
          <w:lang w:val="uk-UA"/>
        </w:rPr>
        <w:t>)</w:t>
      </w:r>
      <w:r w:rsidR="000125E3" w:rsidRPr="00B94EF0">
        <w:rPr>
          <w:rFonts w:cs="Arial"/>
          <w:lang w:val="ru-RU"/>
        </w:rPr>
        <w:t xml:space="preserve">. </w:t>
      </w:r>
      <w:r w:rsidR="003F3144">
        <w:rPr>
          <w:rFonts w:cs="Arial"/>
          <w:lang w:val="uk-UA"/>
        </w:rPr>
        <w:t>Запис, застосування та управління основними макросами для автоматизації виконання простих завдань, які часто повторюються</w:t>
      </w:r>
      <w:r w:rsidR="000125E3" w:rsidRPr="00B94EF0">
        <w:rPr>
          <w:rFonts w:cs="Arial"/>
          <w:lang w:val="ru-RU"/>
        </w:rPr>
        <w:t xml:space="preserve">. </w:t>
      </w:r>
      <w:r w:rsidR="003F3144">
        <w:rPr>
          <w:rFonts w:cs="Arial"/>
          <w:lang w:val="uk-UA"/>
        </w:rPr>
        <w:t xml:space="preserve">Орієнтація в редакторі </w:t>
      </w:r>
      <w:r w:rsidR="000125E3" w:rsidRPr="00F81DC5">
        <w:rPr>
          <w:rFonts w:cs="Arial"/>
          <w:lang w:val="en-US"/>
        </w:rPr>
        <w:t>VBA</w:t>
      </w:r>
      <w:r w:rsidR="000125E3" w:rsidRPr="00B94EF0">
        <w:rPr>
          <w:rFonts w:cs="Arial"/>
          <w:lang w:val="ru-RU"/>
        </w:rPr>
        <w:t xml:space="preserve"> </w:t>
      </w:r>
      <w:r w:rsidR="003F3144">
        <w:rPr>
          <w:rFonts w:cs="Arial"/>
          <w:lang w:val="uk-UA"/>
        </w:rPr>
        <w:t>та його ефективне застосування</w:t>
      </w:r>
      <w:r w:rsidR="005E6C41" w:rsidRPr="00B94EF0">
        <w:rPr>
          <w:rFonts w:cs="Arial"/>
          <w:lang w:val="ru-RU"/>
        </w:rPr>
        <w:t xml:space="preserve">. </w:t>
      </w:r>
      <w:r w:rsidR="003F3144">
        <w:rPr>
          <w:rFonts w:cs="Arial"/>
          <w:lang w:val="uk-UA"/>
        </w:rPr>
        <w:t>Робота з об</w:t>
      </w:r>
      <w:r w:rsidR="003F3144" w:rsidRPr="00B94EF0">
        <w:rPr>
          <w:rFonts w:cs="Arial"/>
          <w:lang w:val="ru-RU"/>
        </w:rPr>
        <w:t>’</w:t>
      </w:r>
      <w:proofErr w:type="spellStart"/>
      <w:r w:rsidR="003F3144">
        <w:rPr>
          <w:rFonts w:cs="Arial"/>
          <w:lang w:val="uk-UA"/>
        </w:rPr>
        <w:t>єктами</w:t>
      </w:r>
      <w:proofErr w:type="spellEnd"/>
      <w:r w:rsidR="003F3144">
        <w:rPr>
          <w:rFonts w:cs="Arial"/>
          <w:lang w:val="uk-UA"/>
        </w:rPr>
        <w:t xml:space="preserve"> </w:t>
      </w:r>
      <w:r w:rsidR="005E6C41" w:rsidRPr="00F81DC5">
        <w:rPr>
          <w:rFonts w:cs="Arial"/>
        </w:rPr>
        <w:t>Excel</w:t>
      </w:r>
      <w:r w:rsidR="005E6C41" w:rsidRPr="00B94EF0">
        <w:rPr>
          <w:rFonts w:cs="Arial"/>
          <w:lang w:val="ru-RU"/>
        </w:rPr>
        <w:t xml:space="preserve"> </w:t>
      </w:r>
      <w:r w:rsidR="003F3144">
        <w:rPr>
          <w:rFonts w:cs="Arial"/>
          <w:lang w:val="uk-UA"/>
        </w:rPr>
        <w:t xml:space="preserve">(робочі книги, робочі аркуші, діапазони, клітини) за допомогою </w:t>
      </w:r>
      <w:r w:rsidR="005E6C41" w:rsidRPr="00F81DC5">
        <w:rPr>
          <w:rFonts w:cs="Arial"/>
        </w:rPr>
        <w:t>VBA</w:t>
      </w:r>
      <w:r w:rsidR="005E6C41" w:rsidRPr="00B94EF0">
        <w:rPr>
          <w:rFonts w:cs="Arial"/>
          <w:lang w:val="ru-RU"/>
        </w:rPr>
        <w:t xml:space="preserve">. </w:t>
      </w:r>
      <w:r w:rsidR="003F3144">
        <w:rPr>
          <w:rFonts w:cs="Arial"/>
          <w:lang w:val="uk-UA"/>
        </w:rPr>
        <w:t>Створення форм користувача з контролем введення даних (текстові клітини, комбіновані клітини, кнопки, тощо)</w:t>
      </w:r>
      <w:r w:rsidR="005E6C41" w:rsidRPr="00B94EF0">
        <w:rPr>
          <w:rFonts w:cs="Arial"/>
          <w:lang w:val="ru-RU"/>
        </w:rPr>
        <w:t xml:space="preserve">. </w:t>
      </w:r>
      <w:r w:rsidR="003F3144">
        <w:rPr>
          <w:rFonts w:cs="Arial"/>
          <w:lang w:val="uk-UA"/>
        </w:rPr>
        <w:t xml:space="preserve">Робота з засобами введення для користувача та створення інтерактивних застосунків </w:t>
      </w:r>
      <w:r w:rsidR="005E6C41" w:rsidRPr="00F81DC5">
        <w:rPr>
          <w:rFonts w:cs="Arial"/>
        </w:rPr>
        <w:t>Excel</w:t>
      </w:r>
      <w:r w:rsidR="005E6C41" w:rsidRPr="00B94EF0">
        <w:rPr>
          <w:rFonts w:cs="Arial"/>
          <w:lang w:val="ru-RU"/>
        </w:rPr>
        <w:t>.</w:t>
      </w:r>
    </w:p>
    <w:p w14:paraId="1D2EA459" w14:textId="77777777" w:rsidR="004C0C99" w:rsidRPr="00B94EF0" w:rsidRDefault="004C0C99" w:rsidP="004C0C99">
      <w:pPr>
        <w:pStyle w:val="ListParagraph"/>
        <w:jc w:val="both"/>
        <w:rPr>
          <w:rFonts w:cs="Arial"/>
          <w:lang w:val="ru-RU"/>
        </w:rPr>
      </w:pPr>
    </w:p>
    <w:p w14:paraId="17B20CAA" w14:textId="0697BD10" w:rsidR="000E055C" w:rsidRPr="00F81DC5" w:rsidRDefault="000E055C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r w:rsidRPr="00F81DC5">
        <w:rPr>
          <w:rFonts w:cs="Arial"/>
          <w:lang w:val="uk-UA"/>
        </w:rPr>
        <w:t>SQL</w:t>
      </w:r>
    </w:p>
    <w:p w14:paraId="2F7C19F2" w14:textId="18040EE6" w:rsidR="004C0C99" w:rsidRPr="00B94EF0" w:rsidRDefault="006D62F4" w:rsidP="00D42580">
      <w:pPr>
        <w:pStyle w:val="ListParagraph"/>
        <w:ind w:right="425"/>
        <w:jc w:val="both"/>
        <w:rPr>
          <w:rFonts w:cs="Arial"/>
          <w:lang w:val="ru-RU"/>
        </w:rPr>
      </w:pPr>
      <w:r>
        <w:rPr>
          <w:rFonts w:cs="Arial"/>
          <w:lang w:val="uk-UA"/>
        </w:rPr>
        <w:t>Вступ до</w:t>
      </w:r>
      <w:r w:rsidR="001528DC" w:rsidRPr="00B94EF0">
        <w:rPr>
          <w:rFonts w:cs="Arial"/>
          <w:lang w:val="ru-RU"/>
        </w:rPr>
        <w:t xml:space="preserve"> </w:t>
      </w:r>
      <w:r w:rsidR="001528DC" w:rsidRPr="00F81DC5">
        <w:rPr>
          <w:rFonts w:cs="Arial"/>
          <w:lang w:val="en-US"/>
        </w:rPr>
        <w:t>SQL</w:t>
      </w:r>
      <w:r w:rsidR="001528DC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та реляційних баз даних</w:t>
      </w:r>
      <w:r w:rsidR="001528DC" w:rsidRPr="00B94EF0">
        <w:rPr>
          <w:rFonts w:cs="Arial"/>
          <w:lang w:val="ru-RU"/>
        </w:rPr>
        <w:t xml:space="preserve">. </w:t>
      </w:r>
      <w:r w:rsidR="003B6B8C">
        <w:rPr>
          <w:rFonts w:cs="Arial"/>
          <w:lang w:val="uk-UA"/>
        </w:rPr>
        <w:t>Розуміння основ</w:t>
      </w:r>
      <w:r w:rsidR="001528DC" w:rsidRPr="00B94EF0">
        <w:rPr>
          <w:rFonts w:cs="Arial"/>
          <w:lang w:val="ru-RU"/>
        </w:rPr>
        <w:t xml:space="preserve"> </w:t>
      </w:r>
      <w:r w:rsidR="001528DC" w:rsidRPr="00F81DC5">
        <w:rPr>
          <w:rFonts w:cs="Arial"/>
          <w:lang w:val="en-US"/>
        </w:rPr>
        <w:t>SQL</w:t>
      </w:r>
      <w:r w:rsidR="001528DC" w:rsidRPr="00B94EF0">
        <w:rPr>
          <w:rFonts w:cs="Arial"/>
          <w:lang w:val="ru-RU"/>
        </w:rPr>
        <w:t xml:space="preserve"> </w:t>
      </w:r>
      <w:r w:rsidR="003B6B8C">
        <w:rPr>
          <w:rFonts w:cs="Arial"/>
          <w:lang w:val="uk-UA"/>
        </w:rPr>
        <w:t>та систем управління реляційними базами даних</w:t>
      </w:r>
      <w:r w:rsidR="001528DC" w:rsidRPr="00B94EF0">
        <w:rPr>
          <w:rFonts w:cs="Arial"/>
          <w:lang w:val="ru-RU"/>
        </w:rPr>
        <w:t xml:space="preserve"> (</w:t>
      </w:r>
      <w:r w:rsidR="001528DC" w:rsidRPr="00F81DC5">
        <w:rPr>
          <w:rFonts w:cs="Arial"/>
          <w:lang w:val="en-US"/>
        </w:rPr>
        <w:t>RDBMS</w:t>
      </w:r>
      <w:r w:rsidR="001528DC" w:rsidRPr="00B94EF0">
        <w:rPr>
          <w:rFonts w:cs="Arial"/>
          <w:lang w:val="ru-RU"/>
        </w:rPr>
        <w:t xml:space="preserve">). </w:t>
      </w:r>
      <w:r w:rsidR="003B6B8C">
        <w:rPr>
          <w:rFonts w:cs="Arial"/>
          <w:lang w:val="uk-UA"/>
        </w:rPr>
        <w:t>Вивчення основ дизайну баз даних (таблиці, зв</w:t>
      </w:r>
      <w:r w:rsidR="003B6B8C" w:rsidRPr="00B94EF0">
        <w:rPr>
          <w:rFonts w:cs="Arial"/>
          <w:lang w:val="ru-RU"/>
        </w:rPr>
        <w:t>’</w:t>
      </w:r>
      <w:proofErr w:type="spellStart"/>
      <w:r w:rsidR="003B6B8C">
        <w:rPr>
          <w:rFonts w:cs="Arial"/>
          <w:lang w:val="uk-UA"/>
        </w:rPr>
        <w:t>язки</w:t>
      </w:r>
      <w:proofErr w:type="spellEnd"/>
      <w:r w:rsidR="003B6B8C">
        <w:rPr>
          <w:rFonts w:cs="Arial"/>
          <w:lang w:val="uk-UA"/>
        </w:rPr>
        <w:t>, ключі, нормалізація)</w:t>
      </w:r>
      <w:r w:rsidR="001528DC" w:rsidRPr="00B94EF0">
        <w:rPr>
          <w:rFonts w:cs="Arial"/>
          <w:lang w:val="ru-RU"/>
        </w:rPr>
        <w:t xml:space="preserve">. </w:t>
      </w:r>
      <w:r w:rsidR="003B6B8C">
        <w:rPr>
          <w:rFonts w:cs="Arial"/>
          <w:lang w:val="uk-UA"/>
        </w:rPr>
        <w:t xml:space="preserve">Головні команди </w:t>
      </w:r>
      <w:r w:rsidR="001528DC" w:rsidRPr="00F81DC5">
        <w:rPr>
          <w:rFonts w:cs="Arial"/>
          <w:lang w:val="en-US"/>
        </w:rPr>
        <w:t>SQL</w:t>
      </w:r>
      <w:r w:rsidR="001528DC" w:rsidRPr="00B94EF0">
        <w:rPr>
          <w:rFonts w:cs="Arial"/>
          <w:lang w:val="ru-RU"/>
        </w:rPr>
        <w:t xml:space="preserve"> </w:t>
      </w:r>
      <w:r w:rsidR="003B6B8C">
        <w:rPr>
          <w:rFonts w:cs="Arial"/>
          <w:lang w:val="uk-UA"/>
        </w:rPr>
        <w:t>для отримання даних (зокрема,</w:t>
      </w:r>
      <w:r w:rsidR="001528DC" w:rsidRPr="00B94EF0">
        <w:rPr>
          <w:rFonts w:cs="Arial"/>
          <w:lang w:val="ru-RU"/>
        </w:rPr>
        <w:t xml:space="preserve"> </w:t>
      </w:r>
      <w:r w:rsidR="001528DC" w:rsidRPr="00F81DC5">
        <w:rPr>
          <w:rFonts w:cs="Arial"/>
          <w:lang w:val="en-US"/>
        </w:rPr>
        <w:t>SELECT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WHERE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ORDER</w:t>
      </w:r>
      <w:r w:rsidR="001528DC" w:rsidRPr="00B94EF0">
        <w:rPr>
          <w:rFonts w:cs="Arial"/>
          <w:lang w:val="ru-RU"/>
        </w:rPr>
        <w:t xml:space="preserve"> </w:t>
      </w:r>
      <w:r w:rsidR="001528DC" w:rsidRPr="00F81DC5">
        <w:rPr>
          <w:rFonts w:cs="Arial"/>
          <w:lang w:val="en-US"/>
        </w:rPr>
        <w:t>BY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JOIN</w:t>
      </w:r>
      <w:r w:rsidR="003B6B8C">
        <w:rPr>
          <w:rFonts w:cs="Arial"/>
          <w:lang w:val="uk-UA"/>
        </w:rPr>
        <w:t>)</w:t>
      </w:r>
      <w:r w:rsidR="001528DC" w:rsidRPr="00B94EF0">
        <w:rPr>
          <w:rFonts w:cs="Arial"/>
          <w:lang w:val="ru-RU"/>
        </w:rPr>
        <w:t xml:space="preserve">. </w:t>
      </w:r>
      <w:r w:rsidR="003B6B8C">
        <w:rPr>
          <w:rFonts w:cs="Arial"/>
          <w:lang w:val="uk-UA"/>
        </w:rPr>
        <w:t xml:space="preserve">Фільтрування, сортування та агрегування даних для </w:t>
      </w:r>
      <w:r w:rsidR="0096277F">
        <w:rPr>
          <w:rFonts w:cs="Arial"/>
          <w:lang w:val="uk-UA"/>
        </w:rPr>
        <w:t>відповідей на головні запитання бізнесу</w:t>
      </w:r>
      <w:r w:rsidR="001528DC" w:rsidRPr="00B94EF0">
        <w:rPr>
          <w:rFonts w:cs="Arial"/>
          <w:lang w:val="ru-RU"/>
        </w:rPr>
        <w:t xml:space="preserve">. </w:t>
      </w:r>
      <w:r w:rsidR="0096277F">
        <w:rPr>
          <w:rFonts w:cs="Arial"/>
          <w:lang w:val="uk-UA"/>
        </w:rPr>
        <w:t xml:space="preserve">Застосування команд </w:t>
      </w:r>
      <w:r w:rsidR="001528DC" w:rsidRPr="00F81DC5">
        <w:rPr>
          <w:rFonts w:cs="Arial"/>
          <w:lang w:val="en-US"/>
        </w:rPr>
        <w:t>SQL</w:t>
      </w:r>
      <w:r w:rsidR="001528DC" w:rsidRPr="00B94EF0">
        <w:rPr>
          <w:rFonts w:cs="Arial"/>
          <w:lang w:val="ru-RU"/>
        </w:rPr>
        <w:t xml:space="preserve"> </w:t>
      </w:r>
      <w:r w:rsidR="0096277F">
        <w:rPr>
          <w:rFonts w:cs="Arial"/>
          <w:lang w:val="uk-UA"/>
        </w:rPr>
        <w:t>для модифікації даних у базі даних</w:t>
      </w:r>
      <w:r w:rsidR="001528DC" w:rsidRPr="00B94EF0">
        <w:rPr>
          <w:rFonts w:cs="Arial"/>
          <w:lang w:val="ru-RU"/>
        </w:rPr>
        <w:t xml:space="preserve">. </w:t>
      </w:r>
      <w:r w:rsidR="0096277F">
        <w:rPr>
          <w:rFonts w:cs="Arial"/>
          <w:lang w:val="uk-UA"/>
        </w:rPr>
        <w:t>Вивчення способу застосування інструкцій</w:t>
      </w:r>
      <w:r w:rsidR="001528DC" w:rsidRPr="00B94EF0">
        <w:rPr>
          <w:rFonts w:cs="Arial"/>
          <w:lang w:val="ru-RU"/>
        </w:rPr>
        <w:t xml:space="preserve"> </w:t>
      </w:r>
      <w:r w:rsidR="001528DC" w:rsidRPr="00F81DC5">
        <w:rPr>
          <w:rFonts w:cs="Arial"/>
          <w:lang w:val="en-US"/>
        </w:rPr>
        <w:t>INSERT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UPDATE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DELETE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MERGE</w:t>
      </w:r>
      <w:r w:rsidR="001528DC" w:rsidRPr="00B94EF0">
        <w:rPr>
          <w:rFonts w:cs="Arial"/>
          <w:lang w:val="ru-RU"/>
        </w:rPr>
        <w:t xml:space="preserve"> </w:t>
      </w:r>
      <w:r w:rsidR="0096277F">
        <w:rPr>
          <w:rFonts w:cs="Arial"/>
          <w:lang w:val="uk-UA"/>
        </w:rPr>
        <w:t>для управління та підтримки точних та актуальних даних</w:t>
      </w:r>
      <w:r w:rsidR="001528DC" w:rsidRPr="00B94EF0">
        <w:rPr>
          <w:rFonts w:cs="Arial"/>
          <w:lang w:val="ru-RU"/>
        </w:rPr>
        <w:t xml:space="preserve">. </w:t>
      </w:r>
      <w:r w:rsidR="0096277F">
        <w:rPr>
          <w:rFonts w:cs="Arial"/>
          <w:lang w:val="uk-UA"/>
        </w:rPr>
        <w:t xml:space="preserve">Вивчення способу застосування різних типів поєднань </w:t>
      </w:r>
      <w:r w:rsidR="001528DC" w:rsidRPr="00B94EF0">
        <w:rPr>
          <w:rFonts w:cs="Arial"/>
          <w:lang w:val="ru-RU"/>
        </w:rPr>
        <w:t>(</w:t>
      </w:r>
      <w:r w:rsidR="001528DC" w:rsidRPr="00F81DC5">
        <w:rPr>
          <w:rFonts w:cs="Arial"/>
          <w:lang w:val="en-US"/>
        </w:rPr>
        <w:t>INNER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LEFT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RIGHT</w:t>
      </w:r>
      <w:r w:rsidR="001528DC" w:rsidRPr="00B94EF0">
        <w:rPr>
          <w:rFonts w:cs="Arial"/>
          <w:lang w:val="ru-RU"/>
        </w:rPr>
        <w:t xml:space="preserve">, </w:t>
      </w:r>
      <w:r w:rsidR="001528DC" w:rsidRPr="00F81DC5">
        <w:rPr>
          <w:rFonts w:cs="Arial"/>
          <w:lang w:val="en-US"/>
        </w:rPr>
        <w:t>FULL</w:t>
      </w:r>
      <w:r w:rsidR="001528DC" w:rsidRPr="00B94EF0">
        <w:rPr>
          <w:rFonts w:cs="Arial"/>
          <w:lang w:val="ru-RU"/>
        </w:rPr>
        <w:t xml:space="preserve">) </w:t>
      </w:r>
      <w:r w:rsidR="0096277F">
        <w:rPr>
          <w:rFonts w:cs="Arial"/>
          <w:lang w:val="uk-UA"/>
        </w:rPr>
        <w:t>для ефективного комбінування даних з різних таблиць</w:t>
      </w:r>
      <w:r w:rsidR="001528DC" w:rsidRPr="00B94EF0">
        <w:rPr>
          <w:rFonts w:cs="Arial"/>
          <w:lang w:val="ru-RU"/>
        </w:rPr>
        <w:t xml:space="preserve">. </w:t>
      </w:r>
      <w:r w:rsidR="0096277F">
        <w:rPr>
          <w:rFonts w:cs="Arial"/>
          <w:lang w:val="uk-UA"/>
        </w:rPr>
        <w:t xml:space="preserve">Вивчення кращих практик написання ефективних запитів </w:t>
      </w:r>
      <w:r w:rsidR="001528DC" w:rsidRPr="00F81DC5">
        <w:rPr>
          <w:rFonts w:cs="Arial"/>
          <w:lang w:val="en-US"/>
        </w:rPr>
        <w:t>SQL</w:t>
      </w:r>
      <w:r w:rsidR="001528DC" w:rsidRPr="00B94EF0">
        <w:rPr>
          <w:rFonts w:cs="Arial"/>
          <w:lang w:val="ru-RU"/>
        </w:rPr>
        <w:t xml:space="preserve">. </w:t>
      </w:r>
      <w:r w:rsidR="0096277F">
        <w:rPr>
          <w:rFonts w:cs="Arial"/>
          <w:lang w:val="uk-UA"/>
        </w:rPr>
        <w:t>Оптимізація запитів, створення індексів; аналіз планів виконання для забезпечення швидкого отримання необхідних даних</w:t>
      </w:r>
      <w:r w:rsidR="001528DC" w:rsidRPr="00B94EF0">
        <w:rPr>
          <w:rFonts w:cs="Arial"/>
          <w:lang w:val="ru-RU"/>
        </w:rPr>
        <w:t>.</w:t>
      </w:r>
    </w:p>
    <w:p w14:paraId="351C5659" w14:textId="77777777" w:rsidR="001528DC" w:rsidRPr="00B94EF0" w:rsidRDefault="001528DC" w:rsidP="004C0C99">
      <w:pPr>
        <w:pStyle w:val="ListParagraph"/>
        <w:jc w:val="both"/>
        <w:rPr>
          <w:rFonts w:cs="Arial"/>
          <w:lang w:val="ru-RU"/>
        </w:rPr>
      </w:pPr>
    </w:p>
    <w:p w14:paraId="653EC804" w14:textId="77777777" w:rsidR="004C0C99" w:rsidRPr="00B94EF0" w:rsidRDefault="004C0C99" w:rsidP="004C0C99">
      <w:pPr>
        <w:pStyle w:val="ListParagraph"/>
        <w:jc w:val="both"/>
        <w:rPr>
          <w:rFonts w:cs="Arial"/>
          <w:lang w:val="ru-RU"/>
        </w:rPr>
      </w:pPr>
    </w:p>
    <w:p w14:paraId="2E8CA4DD" w14:textId="63D30252" w:rsidR="000E055C" w:rsidRPr="00F81DC5" w:rsidRDefault="000E055C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proofErr w:type="spellStart"/>
      <w:r w:rsidRPr="00F81DC5">
        <w:rPr>
          <w:rFonts w:cs="Arial"/>
          <w:lang w:val="uk-UA"/>
        </w:rPr>
        <w:t>Power</w:t>
      </w:r>
      <w:proofErr w:type="spellEnd"/>
      <w:r w:rsidRPr="00F81DC5">
        <w:rPr>
          <w:rFonts w:cs="Arial"/>
          <w:lang w:val="uk-UA"/>
        </w:rPr>
        <w:t xml:space="preserve"> </w:t>
      </w:r>
      <w:proofErr w:type="spellStart"/>
      <w:r w:rsidRPr="00F81DC5">
        <w:rPr>
          <w:rFonts w:cs="Arial"/>
          <w:lang w:val="uk-UA"/>
        </w:rPr>
        <w:t>Automate</w:t>
      </w:r>
      <w:proofErr w:type="spellEnd"/>
    </w:p>
    <w:p w14:paraId="5C784E8F" w14:textId="636E3D2F" w:rsidR="00D42580" w:rsidRPr="00B94EF0" w:rsidRDefault="001D5F69" w:rsidP="00D42580">
      <w:pPr>
        <w:pStyle w:val="ListParagraph"/>
        <w:ind w:right="425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Ознайомлення з </w:t>
      </w:r>
      <w:proofErr w:type="spellStart"/>
      <w:r w:rsidR="00D42580" w:rsidRPr="00F81DC5">
        <w:rPr>
          <w:rFonts w:cs="Arial"/>
          <w:lang w:val="uk-UA"/>
        </w:rPr>
        <w:t>Power</w:t>
      </w:r>
      <w:proofErr w:type="spellEnd"/>
      <w:r w:rsidR="00D42580" w:rsidRPr="00F81DC5">
        <w:rPr>
          <w:rFonts w:cs="Arial"/>
          <w:lang w:val="uk-UA"/>
        </w:rPr>
        <w:t xml:space="preserve"> </w:t>
      </w:r>
      <w:proofErr w:type="spellStart"/>
      <w:r w:rsidR="00D42580" w:rsidRPr="00F81DC5">
        <w:rPr>
          <w:rFonts w:cs="Arial"/>
          <w:lang w:val="uk-UA"/>
        </w:rPr>
        <w:t>Automate</w:t>
      </w:r>
      <w:proofErr w:type="spellEnd"/>
      <w:r w:rsidR="00D42580" w:rsidRPr="00B94EF0">
        <w:rPr>
          <w:rFonts w:cs="Arial"/>
          <w:lang w:val="uk-UA"/>
        </w:rPr>
        <w:t>.</w:t>
      </w:r>
      <w:r w:rsidR="00D42580" w:rsidRPr="00F81DC5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 xml:space="preserve">Вивчення інтерфейсу </w:t>
      </w:r>
      <w:proofErr w:type="spellStart"/>
      <w:r w:rsidR="00D42580" w:rsidRPr="00F81DC5">
        <w:rPr>
          <w:rFonts w:cs="Arial"/>
          <w:lang w:val="uk-UA"/>
        </w:rPr>
        <w:t>Power</w:t>
      </w:r>
      <w:proofErr w:type="spellEnd"/>
      <w:r w:rsidR="00D42580" w:rsidRPr="00F81DC5">
        <w:rPr>
          <w:rFonts w:cs="Arial"/>
          <w:lang w:val="uk-UA"/>
        </w:rPr>
        <w:t xml:space="preserve"> </w:t>
      </w:r>
      <w:proofErr w:type="spellStart"/>
      <w:r w:rsidR="00D42580" w:rsidRPr="00F81DC5">
        <w:rPr>
          <w:rFonts w:cs="Arial"/>
          <w:lang w:val="uk-UA"/>
        </w:rPr>
        <w:t>Automate</w:t>
      </w:r>
      <w:proofErr w:type="spellEnd"/>
      <w:r w:rsidR="00D42580" w:rsidRPr="00F81DC5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 xml:space="preserve">та розуміння його сумісності з екосистемою </w:t>
      </w:r>
      <w:r w:rsidR="00D42580" w:rsidRPr="00F81DC5">
        <w:rPr>
          <w:rFonts w:cs="Arial"/>
          <w:lang w:val="uk-UA"/>
        </w:rPr>
        <w:t xml:space="preserve">Microsoft </w:t>
      </w:r>
      <w:proofErr w:type="spellStart"/>
      <w:r w:rsidR="00D42580" w:rsidRPr="00F81DC5">
        <w:rPr>
          <w:rFonts w:cs="Arial"/>
          <w:lang w:val="uk-UA"/>
        </w:rPr>
        <w:t>Power</w:t>
      </w:r>
      <w:proofErr w:type="spellEnd"/>
      <w:r w:rsidR="00D42580" w:rsidRPr="00F81DC5">
        <w:rPr>
          <w:rFonts w:cs="Arial"/>
          <w:lang w:val="uk-UA"/>
        </w:rPr>
        <w:t xml:space="preserve"> </w:t>
      </w:r>
      <w:proofErr w:type="spellStart"/>
      <w:r w:rsidR="00D42580" w:rsidRPr="00F81DC5">
        <w:rPr>
          <w:rFonts w:cs="Arial"/>
          <w:lang w:val="uk-UA"/>
        </w:rPr>
        <w:t>Platform</w:t>
      </w:r>
      <w:proofErr w:type="spellEnd"/>
      <w:r w:rsidR="00D42580" w:rsidRPr="00F81DC5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 xml:space="preserve">Вивчення ключових концепцій автоматизації робочого процесу та її ролі </w:t>
      </w:r>
      <w:r w:rsidR="00C75A22">
        <w:rPr>
          <w:rFonts w:cs="Arial"/>
          <w:lang w:val="uk-UA"/>
        </w:rPr>
        <w:t>в підвищенні ефективності різних бізнес-функцій</w:t>
      </w:r>
      <w:r w:rsidR="00D42580" w:rsidRPr="00F81DC5">
        <w:rPr>
          <w:rFonts w:cs="Arial"/>
          <w:lang w:val="uk-UA"/>
        </w:rPr>
        <w:t>.</w:t>
      </w:r>
      <w:r w:rsidR="00D42580" w:rsidRPr="00B94EF0">
        <w:rPr>
          <w:rFonts w:cs="Arial"/>
          <w:lang w:val="uk-UA"/>
        </w:rPr>
        <w:t xml:space="preserve"> </w:t>
      </w:r>
      <w:r w:rsidR="00C75A22">
        <w:rPr>
          <w:rFonts w:cs="Arial"/>
          <w:lang w:val="uk-UA"/>
        </w:rPr>
        <w:t>Створення автоматизованих робочих процесів «з нуля» за допомогою ряду шаблонів та з</w:t>
      </w:r>
      <w:r w:rsidR="00C75A22" w:rsidRPr="00B94EF0">
        <w:rPr>
          <w:rFonts w:cs="Arial"/>
          <w:lang w:val="ru-RU"/>
        </w:rPr>
        <w:t>’</w:t>
      </w:r>
      <w:proofErr w:type="spellStart"/>
      <w:r w:rsidR="00C75A22">
        <w:rPr>
          <w:rFonts w:cs="Arial"/>
          <w:lang w:val="uk-UA"/>
        </w:rPr>
        <w:t>єднувальних</w:t>
      </w:r>
      <w:proofErr w:type="spellEnd"/>
      <w:r w:rsidR="00C75A22">
        <w:rPr>
          <w:rFonts w:cs="Arial"/>
          <w:lang w:val="uk-UA"/>
        </w:rPr>
        <w:t xml:space="preserve"> елементів</w:t>
      </w:r>
      <w:r w:rsidR="00D42580" w:rsidRPr="00B94EF0">
        <w:rPr>
          <w:rFonts w:cs="Arial"/>
          <w:lang w:val="ru-RU"/>
        </w:rPr>
        <w:t xml:space="preserve">. </w:t>
      </w:r>
      <w:r w:rsidR="00C75A22">
        <w:rPr>
          <w:rFonts w:cs="Arial"/>
          <w:lang w:val="uk-UA"/>
        </w:rPr>
        <w:lastRenderedPageBreak/>
        <w:t>Налаштування тригерів, дій та умов для автоматизації стандартних завдань (розсилка повідомлень, підтвердження запитів, оновлення записів)</w:t>
      </w:r>
      <w:r w:rsidR="00D42580" w:rsidRPr="00B94EF0">
        <w:rPr>
          <w:rFonts w:cs="Arial"/>
          <w:lang w:val="ru-RU"/>
        </w:rPr>
        <w:t xml:space="preserve">. </w:t>
      </w:r>
      <w:r w:rsidR="00C75A22">
        <w:rPr>
          <w:rFonts w:cs="Arial"/>
          <w:lang w:val="uk-UA"/>
        </w:rPr>
        <w:t xml:space="preserve">Поєднання </w:t>
      </w:r>
      <w:r w:rsidR="00D42580" w:rsidRPr="00F81DC5">
        <w:rPr>
          <w:rFonts w:cs="Arial"/>
        </w:rPr>
        <w:t>Power</w:t>
      </w:r>
      <w:r w:rsidR="00D42580" w:rsidRPr="00B94EF0">
        <w:rPr>
          <w:rFonts w:cs="Arial"/>
          <w:lang w:val="ru-RU"/>
        </w:rPr>
        <w:t xml:space="preserve"> </w:t>
      </w:r>
      <w:r w:rsidR="00D42580" w:rsidRPr="00F81DC5">
        <w:rPr>
          <w:rFonts w:cs="Arial"/>
        </w:rPr>
        <w:t>Automate</w:t>
      </w:r>
      <w:r w:rsidR="00D42580" w:rsidRPr="00B94EF0">
        <w:rPr>
          <w:rFonts w:cs="Arial"/>
          <w:lang w:val="ru-RU"/>
        </w:rPr>
        <w:t xml:space="preserve"> </w:t>
      </w:r>
      <w:r w:rsidR="00C75A22">
        <w:rPr>
          <w:rFonts w:cs="Arial"/>
          <w:lang w:val="uk-UA"/>
        </w:rPr>
        <w:t xml:space="preserve">з різними застосунками </w:t>
      </w:r>
      <w:r w:rsidR="00D42580" w:rsidRPr="00F81DC5">
        <w:rPr>
          <w:rFonts w:cs="Arial"/>
        </w:rPr>
        <w:t>Microsoft</w:t>
      </w:r>
      <w:r w:rsidR="00D42580" w:rsidRPr="00B94EF0">
        <w:rPr>
          <w:rFonts w:cs="Arial"/>
          <w:lang w:val="ru-RU"/>
        </w:rPr>
        <w:t xml:space="preserve"> </w:t>
      </w:r>
      <w:r w:rsidR="00C75A22">
        <w:rPr>
          <w:rFonts w:cs="Arial"/>
          <w:lang w:val="uk-UA"/>
        </w:rPr>
        <w:t xml:space="preserve">та застосунками третіх сторін (напр., </w:t>
      </w:r>
      <w:r w:rsidR="00D42580" w:rsidRPr="00F81DC5">
        <w:rPr>
          <w:rFonts w:cs="Arial"/>
        </w:rPr>
        <w:t>SharePoint</w:t>
      </w:r>
      <w:r w:rsidR="00D42580" w:rsidRPr="00B94EF0">
        <w:rPr>
          <w:rFonts w:cs="Arial"/>
          <w:lang w:val="ru-RU"/>
        </w:rPr>
        <w:t xml:space="preserve">, </w:t>
      </w:r>
      <w:r w:rsidR="00D42580" w:rsidRPr="00F81DC5">
        <w:rPr>
          <w:rFonts w:cs="Arial"/>
        </w:rPr>
        <w:t>Excel</w:t>
      </w:r>
      <w:r w:rsidR="00D42580" w:rsidRPr="00B94EF0">
        <w:rPr>
          <w:rFonts w:cs="Arial"/>
          <w:lang w:val="ru-RU"/>
        </w:rPr>
        <w:t xml:space="preserve">, </w:t>
      </w:r>
      <w:r w:rsidR="00D42580" w:rsidRPr="00F81DC5">
        <w:rPr>
          <w:rFonts w:cs="Arial"/>
        </w:rPr>
        <w:t>Outlook</w:t>
      </w:r>
      <w:r w:rsidR="00D42580" w:rsidRPr="00B94EF0">
        <w:rPr>
          <w:rFonts w:cs="Arial"/>
          <w:lang w:val="ru-RU"/>
        </w:rPr>
        <w:t xml:space="preserve">, </w:t>
      </w:r>
      <w:r w:rsidR="00D42580" w:rsidRPr="00F81DC5">
        <w:rPr>
          <w:rFonts w:cs="Arial"/>
        </w:rPr>
        <w:t>Teams</w:t>
      </w:r>
      <w:r w:rsidR="00C75A22">
        <w:rPr>
          <w:rFonts w:cs="Arial"/>
          <w:lang w:val="uk-UA"/>
        </w:rPr>
        <w:t xml:space="preserve"> та ін.)</w:t>
      </w:r>
      <w:r w:rsidR="00D42580" w:rsidRPr="00B94EF0">
        <w:rPr>
          <w:rFonts w:cs="Arial"/>
          <w:lang w:val="ru-RU"/>
        </w:rPr>
        <w:t xml:space="preserve">. </w:t>
      </w:r>
      <w:r w:rsidR="00C75A22">
        <w:rPr>
          <w:rFonts w:cs="Arial"/>
          <w:lang w:val="uk-UA"/>
        </w:rPr>
        <w:t>Створення робочих процесів між різними платформами, які синхронізують дані та автоматизують виконання завдань між різними інструментами</w:t>
      </w:r>
      <w:r w:rsidR="00D42580" w:rsidRPr="00B94EF0">
        <w:rPr>
          <w:rFonts w:cs="Arial"/>
          <w:lang w:val="ru-RU"/>
        </w:rPr>
        <w:t>.</w:t>
      </w:r>
    </w:p>
    <w:p w14:paraId="744F0C22" w14:textId="77777777" w:rsidR="00D65E68" w:rsidRPr="00F81DC5" w:rsidRDefault="00D65E68" w:rsidP="00D65E68">
      <w:pPr>
        <w:pStyle w:val="ListParagraph"/>
        <w:jc w:val="both"/>
        <w:rPr>
          <w:rFonts w:cs="Arial"/>
          <w:lang w:val="uk-UA"/>
        </w:rPr>
      </w:pPr>
    </w:p>
    <w:p w14:paraId="58065F7C" w14:textId="3D812E8C" w:rsidR="000E055C" w:rsidRPr="00F81DC5" w:rsidRDefault="00C75A22" w:rsidP="00104ECD">
      <w:pPr>
        <w:pStyle w:val="ListParagraph"/>
        <w:numPr>
          <w:ilvl w:val="0"/>
          <w:numId w:val="15"/>
        </w:numPr>
        <w:jc w:val="both"/>
        <w:rPr>
          <w:rFonts w:cs="Arial"/>
          <w:lang w:val="uk-UA"/>
        </w:rPr>
      </w:pPr>
      <w:r>
        <w:rPr>
          <w:rFonts w:cs="Arial"/>
          <w:lang w:val="uk-UA"/>
        </w:rPr>
        <w:t>Інформаційна графіка</w:t>
      </w:r>
    </w:p>
    <w:p w14:paraId="4CD1EE53" w14:textId="2FDE476F" w:rsidR="004C0C99" w:rsidRPr="00B94EF0" w:rsidRDefault="00C75A22" w:rsidP="004C0C99">
      <w:pPr>
        <w:pStyle w:val="ListParagraph"/>
        <w:ind w:right="397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 xml:space="preserve">Розуміння інформаційної графіки та </w:t>
      </w:r>
      <w:r w:rsidR="0000177E">
        <w:rPr>
          <w:rFonts w:cs="Arial"/>
          <w:color w:val="000000"/>
          <w:lang w:val="uk-UA"/>
        </w:rPr>
        <w:t>значущої ролі цього інструменту для комунікації</w:t>
      </w:r>
      <w:r w:rsidR="000E07B6" w:rsidRPr="00B94EF0">
        <w:rPr>
          <w:rFonts w:cs="Arial"/>
          <w:color w:val="000000"/>
          <w:lang w:val="uk-UA"/>
        </w:rPr>
        <w:t xml:space="preserve">. </w:t>
      </w:r>
      <w:r w:rsidR="0000177E">
        <w:rPr>
          <w:rFonts w:cs="Arial"/>
          <w:color w:val="000000"/>
          <w:lang w:val="uk-UA"/>
        </w:rPr>
        <w:t>Вивчення різних типів інфографіки та її застосування у бізнесі, маркетингу, освіті та внутрішній комунікації</w:t>
      </w:r>
      <w:r w:rsidR="000E07B6" w:rsidRPr="00B94EF0">
        <w:rPr>
          <w:rFonts w:cs="Arial"/>
          <w:color w:val="000000"/>
          <w:lang w:val="uk-UA"/>
        </w:rPr>
        <w:t xml:space="preserve">. </w:t>
      </w:r>
      <w:r w:rsidR="0000177E">
        <w:rPr>
          <w:rFonts w:cs="Arial"/>
          <w:color w:val="000000"/>
          <w:lang w:val="uk-UA"/>
        </w:rPr>
        <w:t>Робота з даними у таблицях, процес створення візуалізації даних</w:t>
      </w:r>
      <w:r w:rsidR="004C0C99" w:rsidRPr="00B94EF0">
        <w:rPr>
          <w:rFonts w:cs="Arial"/>
          <w:color w:val="000000"/>
          <w:lang w:val="ru-RU"/>
        </w:rPr>
        <w:t xml:space="preserve">, </w:t>
      </w:r>
      <w:r w:rsidR="0000177E">
        <w:rPr>
          <w:rFonts w:cs="Arial"/>
          <w:color w:val="000000"/>
          <w:lang w:val="uk-UA"/>
        </w:rPr>
        <w:t>інструменти для створення графічних матеріалів та карт</w:t>
      </w:r>
      <w:r w:rsidR="004C0C99" w:rsidRPr="00B94EF0">
        <w:rPr>
          <w:rFonts w:cs="Arial"/>
          <w:color w:val="000000"/>
          <w:lang w:val="ru-RU"/>
        </w:rPr>
        <w:t xml:space="preserve">. </w:t>
      </w:r>
      <w:r w:rsidR="0000177E">
        <w:rPr>
          <w:rFonts w:cs="Arial"/>
          <w:color w:val="000000"/>
          <w:lang w:val="uk-UA"/>
        </w:rPr>
        <w:t>Дизайн, етика та ефективність візуалізації даних</w:t>
      </w:r>
      <w:r w:rsidR="004C0C99" w:rsidRPr="00B94EF0">
        <w:rPr>
          <w:rFonts w:cs="Arial"/>
          <w:color w:val="000000"/>
          <w:lang w:val="ru-RU"/>
        </w:rPr>
        <w:t>.</w:t>
      </w:r>
      <w:r w:rsidR="000E07B6" w:rsidRPr="00B94EF0">
        <w:rPr>
          <w:rFonts w:cs="Arial"/>
          <w:color w:val="000000"/>
          <w:lang w:val="ru-RU"/>
        </w:rPr>
        <w:t xml:space="preserve"> </w:t>
      </w:r>
      <w:r w:rsidR="0000177E">
        <w:rPr>
          <w:rFonts w:cs="Arial"/>
          <w:color w:val="000000"/>
          <w:lang w:val="uk-UA"/>
        </w:rPr>
        <w:t>Інтеграція відібраних складних даних та інформації до зрозумілих, компактних та візуально привабливих елементів</w:t>
      </w:r>
      <w:r w:rsidR="000E07B6" w:rsidRPr="00B94EF0">
        <w:rPr>
          <w:rFonts w:cs="Arial"/>
          <w:color w:val="000000"/>
          <w:lang w:val="ru-RU"/>
        </w:rPr>
        <w:t xml:space="preserve">. </w:t>
      </w:r>
      <w:r w:rsidR="0000177E">
        <w:rPr>
          <w:rFonts w:cs="Arial"/>
          <w:color w:val="000000"/>
          <w:lang w:val="uk-UA"/>
        </w:rPr>
        <w:t>Ідентифікація ключових повідомлень та їх впорядкування для максимальної ефективності та розуміння</w:t>
      </w:r>
      <w:r w:rsidR="000E07B6" w:rsidRPr="00B94EF0">
        <w:rPr>
          <w:rFonts w:cs="Arial"/>
          <w:color w:val="000000"/>
          <w:lang w:val="ru-RU"/>
        </w:rPr>
        <w:t xml:space="preserve">. </w:t>
      </w:r>
      <w:r w:rsidR="00E36CA1">
        <w:rPr>
          <w:rFonts w:cs="Arial"/>
          <w:color w:val="000000"/>
          <w:lang w:val="uk-UA"/>
        </w:rPr>
        <w:t xml:space="preserve">Адаптація інфографіки до різних платформ (соціальні медіа, </w:t>
      </w:r>
      <w:proofErr w:type="spellStart"/>
      <w:r w:rsidR="00E36CA1">
        <w:rPr>
          <w:rFonts w:cs="Arial"/>
          <w:color w:val="000000"/>
          <w:lang w:val="uk-UA"/>
        </w:rPr>
        <w:t>вебсторінки</w:t>
      </w:r>
      <w:proofErr w:type="spellEnd"/>
      <w:r w:rsidR="00E36CA1">
        <w:rPr>
          <w:rFonts w:cs="Arial"/>
          <w:color w:val="000000"/>
          <w:lang w:val="uk-UA"/>
        </w:rPr>
        <w:t>, звіти та презентації)</w:t>
      </w:r>
      <w:r w:rsidR="000E07B6" w:rsidRPr="00B94EF0">
        <w:rPr>
          <w:rFonts w:cs="Arial"/>
          <w:color w:val="000000"/>
          <w:lang w:val="ru-RU"/>
        </w:rPr>
        <w:t xml:space="preserve">. </w:t>
      </w:r>
      <w:r w:rsidR="00E36CA1">
        <w:rPr>
          <w:rFonts w:cs="Arial"/>
          <w:color w:val="000000"/>
          <w:lang w:val="uk-UA"/>
        </w:rPr>
        <w:t>Оптимізація візуальних елементів для різних форматів та цільових груп</w:t>
      </w:r>
      <w:r w:rsidR="000E07B6" w:rsidRPr="00B94EF0">
        <w:rPr>
          <w:rFonts w:cs="Arial"/>
          <w:color w:val="000000"/>
          <w:lang w:val="ru-RU"/>
        </w:rPr>
        <w:t>.</w:t>
      </w:r>
      <w:r w:rsidR="00477121" w:rsidRPr="00B94EF0">
        <w:rPr>
          <w:rFonts w:cs="Arial"/>
          <w:color w:val="000000"/>
          <w:lang w:val="ru-RU"/>
        </w:rPr>
        <w:t xml:space="preserve"> </w:t>
      </w:r>
      <w:r w:rsidR="00E36CA1">
        <w:rPr>
          <w:rFonts w:cs="Arial"/>
          <w:color w:val="000000"/>
          <w:lang w:val="uk-UA"/>
        </w:rPr>
        <w:t>Набуття практичного досвіду роботи з популярними інструментами дизайну та програмним забезпеченням для створення інфографіки (</w:t>
      </w:r>
      <w:r w:rsidR="00477121" w:rsidRPr="00F81DC5">
        <w:rPr>
          <w:rFonts w:cs="Arial"/>
          <w:color w:val="000000"/>
        </w:rPr>
        <w:t>Adobe</w:t>
      </w:r>
      <w:r w:rsidR="00477121" w:rsidRPr="00B94EF0">
        <w:rPr>
          <w:rFonts w:cs="Arial"/>
          <w:color w:val="000000"/>
          <w:lang w:val="ru-RU"/>
        </w:rPr>
        <w:t xml:space="preserve"> </w:t>
      </w:r>
      <w:r w:rsidR="00477121" w:rsidRPr="00F81DC5">
        <w:rPr>
          <w:rFonts w:cs="Arial"/>
          <w:color w:val="000000"/>
        </w:rPr>
        <w:t>Illustrator</w:t>
      </w:r>
      <w:r w:rsidR="00477121" w:rsidRPr="00B94EF0">
        <w:rPr>
          <w:rFonts w:cs="Arial"/>
          <w:color w:val="000000"/>
          <w:lang w:val="ru-RU"/>
        </w:rPr>
        <w:t xml:space="preserve">, </w:t>
      </w:r>
      <w:r w:rsidR="00477121" w:rsidRPr="00F81DC5">
        <w:rPr>
          <w:rFonts w:cs="Arial"/>
          <w:color w:val="000000"/>
        </w:rPr>
        <w:t>Canva</w:t>
      </w:r>
      <w:r w:rsidR="00477121" w:rsidRPr="00B94EF0">
        <w:rPr>
          <w:rFonts w:cs="Arial"/>
          <w:color w:val="000000"/>
          <w:lang w:val="ru-RU"/>
        </w:rPr>
        <w:t xml:space="preserve">, </w:t>
      </w:r>
      <w:r w:rsidR="00477121" w:rsidRPr="00F81DC5">
        <w:rPr>
          <w:rFonts w:cs="Arial"/>
          <w:color w:val="000000"/>
        </w:rPr>
        <w:t>Piktochart</w:t>
      </w:r>
      <w:r w:rsidR="00477121" w:rsidRPr="00B94EF0">
        <w:rPr>
          <w:rFonts w:cs="Arial"/>
          <w:color w:val="000000"/>
          <w:lang w:val="ru-RU"/>
        </w:rPr>
        <w:t xml:space="preserve">, </w:t>
      </w:r>
      <w:r w:rsidR="00477121" w:rsidRPr="00F81DC5">
        <w:rPr>
          <w:rFonts w:cs="Arial"/>
          <w:color w:val="000000"/>
        </w:rPr>
        <w:t>PowerPoint</w:t>
      </w:r>
      <w:r w:rsidR="00E36CA1">
        <w:rPr>
          <w:rFonts w:cs="Arial"/>
          <w:color w:val="000000"/>
          <w:lang w:val="uk-UA"/>
        </w:rPr>
        <w:t>)</w:t>
      </w:r>
      <w:r w:rsidR="00CE1EAC" w:rsidRPr="00B94EF0">
        <w:rPr>
          <w:rFonts w:cs="Arial"/>
          <w:color w:val="000000"/>
          <w:lang w:val="ru-RU"/>
        </w:rPr>
        <w:t>.</w:t>
      </w:r>
    </w:p>
    <w:p w14:paraId="5909E754" w14:textId="77777777" w:rsidR="000C686C" w:rsidRPr="00F81DC5" w:rsidRDefault="000C686C" w:rsidP="004C0C99">
      <w:pPr>
        <w:pStyle w:val="ListParagraph"/>
        <w:ind w:right="397"/>
        <w:jc w:val="both"/>
        <w:rPr>
          <w:rFonts w:cs="Arial"/>
          <w:color w:val="000000"/>
          <w:lang w:val="uk-UA"/>
        </w:rPr>
      </w:pPr>
    </w:p>
    <w:p w14:paraId="60A95B87" w14:textId="623AEB4A" w:rsidR="00E17DF0" w:rsidRPr="00B94EF0" w:rsidRDefault="00E36CA1" w:rsidP="00127D3B">
      <w:pPr>
        <w:pStyle w:val="ZwischenberschriftmitAbstand"/>
        <w:jc w:val="both"/>
        <w:rPr>
          <w:rFonts w:cs="Arial"/>
          <w:lang w:val="ru-RU"/>
        </w:rPr>
      </w:pPr>
      <w:bookmarkStart w:id="20" w:name="_Ref508122887"/>
      <w:bookmarkStart w:id="21" w:name="_Ref508122898"/>
      <w:bookmarkStart w:id="22" w:name="_Ref508122909"/>
      <w:bookmarkStart w:id="23" w:name="_Toc508619997"/>
      <w:bookmarkStart w:id="24" w:name="_Ref515637130"/>
      <w:bookmarkStart w:id="25" w:name="_Toc119493823"/>
      <w:bookmarkStart w:id="26" w:name="_Ref516123857"/>
      <w:bookmarkStart w:id="27" w:name="_Toc127948111"/>
      <w:r>
        <w:rPr>
          <w:rFonts w:cs="Arial"/>
          <w:lang w:val="uk-UA"/>
        </w:rPr>
        <w:t xml:space="preserve">Під час терміну виконання контракту виконавець </w:t>
      </w:r>
      <w:proofErr w:type="spellStart"/>
      <w:r>
        <w:rPr>
          <w:rFonts w:cs="Arial"/>
          <w:lang w:val="uk-UA"/>
        </w:rPr>
        <w:t>зобов</w:t>
      </w:r>
      <w:proofErr w:type="spellEnd"/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язаний</w:t>
      </w:r>
      <w:proofErr w:type="spellEnd"/>
      <w:r>
        <w:rPr>
          <w:rFonts w:cs="Arial"/>
          <w:lang w:val="uk-UA"/>
        </w:rPr>
        <w:t xml:space="preserve"> реалізувати етапи, зазначені у таблиці нижче</w:t>
      </w:r>
      <w:r w:rsidR="00E17DF0" w:rsidRPr="00B94EF0">
        <w:rPr>
          <w:rFonts w:cs="Arial"/>
          <w:lang w:val="ru-RU"/>
        </w:rPr>
        <w:t>: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3969"/>
      </w:tblGrid>
      <w:tr w:rsidR="00087999" w:rsidRPr="00B94EF0" w14:paraId="56E757DA" w14:textId="77777777" w:rsidTr="00E2698E">
        <w:tc>
          <w:tcPr>
            <w:tcW w:w="4928" w:type="dxa"/>
          </w:tcPr>
          <w:p w14:paraId="6983AFED" w14:textId="7B46E8A0" w:rsidR="00087999" w:rsidRPr="00F81DC5" w:rsidRDefault="00E36CA1" w:rsidP="00127D3B">
            <w:pPr>
              <w:spacing w:before="40" w:after="4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lang w:val="uk-UA"/>
              </w:rPr>
              <w:t>Етапи</w:t>
            </w:r>
            <w:r w:rsidR="00087999" w:rsidRPr="00F81DC5">
              <w:rPr>
                <w:rFonts w:cs="Arial"/>
                <w:b/>
                <w:sz w:val="22"/>
                <w:szCs w:val="22"/>
              </w:rPr>
              <w:t>/</w:t>
            </w:r>
            <w:r>
              <w:rPr>
                <w:rFonts w:cs="Arial"/>
                <w:b/>
                <w:sz w:val="22"/>
                <w:szCs w:val="22"/>
                <w:lang w:val="uk-UA"/>
              </w:rPr>
              <w:t>кроки</w:t>
            </w:r>
            <w:r w:rsidR="00087999" w:rsidRPr="00F81DC5">
              <w:rPr>
                <w:rFonts w:cs="Arial"/>
                <w:b/>
                <w:sz w:val="22"/>
                <w:szCs w:val="22"/>
              </w:rPr>
              <w:t>/</w:t>
            </w:r>
            <w:r>
              <w:rPr>
                <w:rFonts w:cs="Arial"/>
                <w:b/>
                <w:sz w:val="22"/>
                <w:szCs w:val="22"/>
                <w:lang w:val="uk-UA"/>
              </w:rPr>
              <w:t>послуги</w:t>
            </w:r>
          </w:p>
        </w:tc>
        <w:tc>
          <w:tcPr>
            <w:tcW w:w="3969" w:type="dxa"/>
          </w:tcPr>
          <w:p w14:paraId="7C010949" w14:textId="3749C72B" w:rsidR="00087999" w:rsidRPr="00B94EF0" w:rsidRDefault="00E36CA1" w:rsidP="00127D3B">
            <w:pPr>
              <w:spacing w:before="40" w:after="4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uk-UA"/>
              </w:rPr>
              <w:t>Очікуваний термін виконання/місце/відповідальна особа</w:t>
            </w:r>
          </w:p>
        </w:tc>
      </w:tr>
      <w:tr w:rsidR="00087999" w:rsidRPr="00F81DC5" w14:paraId="40565940" w14:textId="77777777" w:rsidTr="00E2698E">
        <w:tc>
          <w:tcPr>
            <w:tcW w:w="4928" w:type="dxa"/>
          </w:tcPr>
          <w:p w14:paraId="04222210" w14:textId="65BE6A67" w:rsidR="00087999" w:rsidRPr="00B94EF0" w:rsidRDefault="00E36CA1" w:rsidP="00127D3B">
            <w:pPr>
              <w:spacing w:before="40" w:after="40"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 xml:space="preserve">Докладний опис навчальних програм, надісланий на адресу </w:t>
            </w:r>
            <w:r w:rsidR="004777CA" w:rsidRPr="00F81DC5">
              <w:rPr>
                <w:rFonts w:cs="Arial"/>
                <w:sz w:val="22"/>
                <w:szCs w:val="22"/>
              </w:rPr>
              <w:t>GIZ</w:t>
            </w:r>
            <w:r w:rsidR="004777CA" w:rsidRPr="00B94EF0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cs="Arial"/>
                <w:sz w:val="22"/>
                <w:szCs w:val="22"/>
                <w:lang w:val="uk-UA"/>
              </w:rPr>
              <w:t>електронною поштою</w:t>
            </w:r>
            <w:r w:rsidR="00141E1C" w:rsidRPr="00B94EF0">
              <w:rPr>
                <w:rFonts w:cs="Arial"/>
                <w:sz w:val="22"/>
                <w:szCs w:val="22"/>
                <w:lang w:val="ru-RU"/>
              </w:rPr>
              <w:t>.</w:t>
            </w:r>
          </w:p>
        </w:tc>
        <w:tc>
          <w:tcPr>
            <w:tcW w:w="3969" w:type="dxa"/>
          </w:tcPr>
          <w:p w14:paraId="2C816773" w14:textId="741601EE" w:rsidR="00087999" w:rsidRPr="00F81DC5" w:rsidRDefault="00365979" w:rsidP="00127D3B">
            <w:pPr>
              <w:spacing w:before="40" w:after="40"/>
              <w:jc w:val="both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 xml:space="preserve">До </w:t>
            </w:r>
            <w:r w:rsidR="002572A4">
              <w:rPr>
                <w:rFonts w:cs="Arial"/>
                <w:sz w:val="22"/>
                <w:szCs w:val="22"/>
                <w:lang w:val="uk-UA"/>
              </w:rPr>
              <w:t>22</w:t>
            </w:r>
            <w:r w:rsidR="00D83838" w:rsidRPr="00F81DC5">
              <w:rPr>
                <w:rFonts w:cs="Arial"/>
                <w:sz w:val="22"/>
                <w:szCs w:val="22"/>
              </w:rPr>
              <w:t>.</w:t>
            </w:r>
            <w:r w:rsidR="00CE1EAC" w:rsidRPr="00F81DC5">
              <w:rPr>
                <w:rFonts w:cs="Arial"/>
                <w:sz w:val="22"/>
                <w:szCs w:val="22"/>
              </w:rPr>
              <w:t>1</w:t>
            </w:r>
            <w:r w:rsidR="00190E23" w:rsidRPr="00F81DC5">
              <w:rPr>
                <w:rFonts w:cs="Arial"/>
                <w:sz w:val="22"/>
                <w:szCs w:val="22"/>
              </w:rPr>
              <w:t>1</w:t>
            </w:r>
            <w:r w:rsidR="00D83838" w:rsidRPr="00F81DC5">
              <w:rPr>
                <w:rFonts w:cs="Arial"/>
                <w:sz w:val="22"/>
                <w:szCs w:val="22"/>
              </w:rPr>
              <w:t>.2024</w:t>
            </w:r>
            <w:r w:rsidR="00D83838" w:rsidRPr="00F81DC5">
              <w:rPr>
                <w:rFonts w:cs="Arial"/>
                <w:sz w:val="22"/>
                <w:szCs w:val="22"/>
                <w:lang w:val="uk-UA"/>
              </w:rPr>
              <w:t xml:space="preserve"> </w:t>
            </w:r>
            <w:r w:rsidR="00D83838" w:rsidRPr="00F81DC5">
              <w:rPr>
                <w:rFonts w:cs="Arial"/>
                <w:sz w:val="22"/>
                <w:szCs w:val="22"/>
                <w:lang w:val="en-US"/>
              </w:rPr>
              <w:t xml:space="preserve">/ 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онлайн </w:t>
            </w:r>
            <w:r w:rsidR="004777CA" w:rsidRPr="00F81DC5">
              <w:rPr>
                <w:rFonts w:cs="Arial"/>
                <w:sz w:val="22"/>
                <w:szCs w:val="22"/>
                <w:lang w:val="en-US"/>
              </w:rPr>
              <w:t xml:space="preserve">/ </w:t>
            </w:r>
            <w:r>
              <w:rPr>
                <w:rFonts w:cs="Arial"/>
                <w:sz w:val="22"/>
                <w:szCs w:val="22"/>
                <w:lang w:val="uk-UA"/>
              </w:rPr>
              <w:t>виконавець</w:t>
            </w:r>
            <w:r w:rsidR="00D83838" w:rsidRPr="00F81DC5">
              <w:rPr>
                <w:rFonts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087999" w:rsidRPr="00B94EF0" w14:paraId="781A6782" w14:textId="77777777" w:rsidTr="00E2698E">
        <w:tc>
          <w:tcPr>
            <w:tcW w:w="4928" w:type="dxa"/>
          </w:tcPr>
          <w:p w14:paraId="251975DE" w14:textId="0EA0C627" w:rsidR="00087999" w:rsidRPr="00F81DC5" w:rsidRDefault="00E36CA1" w:rsidP="00127D3B">
            <w:pPr>
              <w:spacing w:before="40" w:after="40"/>
              <w:jc w:val="both"/>
              <w:rPr>
                <w:rFonts w:cs="Arial"/>
                <w:sz w:val="22"/>
                <w:szCs w:val="22"/>
                <w:lang w:val="uk-UA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Учасники повинні отримати запрошення до участі у кожній навчальній сесії</w:t>
            </w:r>
            <w:r w:rsidR="00141E1C" w:rsidRPr="00B94EF0">
              <w:rPr>
                <w:rFonts w:cs="Arial"/>
                <w:sz w:val="22"/>
                <w:szCs w:val="22"/>
                <w:lang w:val="ru-RU"/>
              </w:rPr>
              <w:t>.</w:t>
            </w:r>
          </w:p>
        </w:tc>
        <w:tc>
          <w:tcPr>
            <w:tcW w:w="3969" w:type="dxa"/>
          </w:tcPr>
          <w:p w14:paraId="5CCB8EB4" w14:textId="70B65FAE" w:rsidR="00087999" w:rsidRPr="00B94EF0" w:rsidRDefault="00365979" w:rsidP="00127D3B">
            <w:pPr>
              <w:spacing w:before="40" w:after="40"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 xml:space="preserve">Виконавець </w:t>
            </w:r>
            <w:r w:rsidR="00A54676" w:rsidRPr="00B94EF0">
              <w:rPr>
                <w:rFonts w:cs="Arial"/>
                <w:sz w:val="22"/>
                <w:szCs w:val="22"/>
                <w:lang w:val="ru-RU"/>
              </w:rPr>
              <w:t xml:space="preserve">/ 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за </w:t>
            </w:r>
            <w:r w:rsidR="00A54676" w:rsidRPr="00B94EF0">
              <w:rPr>
                <w:rFonts w:cs="Arial"/>
                <w:sz w:val="22"/>
                <w:szCs w:val="22"/>
                <w:lang w:val="ru-RU"/>
              </w:rPr>
              <w:t xml:space="preserve">1 </w:t>
            </w:r>
            <w:r>
              <w:rPr>
                <w:rFonts w:cs="Arial"/>
                <w:sz w:val="22"/>
                <w:szCs w:val="22"/>
                <w:lang w:val="uk-UA"/>
              </w:rPr>
              <w:t>тиждень до початку кожної сесії</w:t>
            </w:r>
          </w:p>
        </w:tc>
      </w:tr>
      <w:tr w:rsidR="00087999" w:rsidRPr="00B94EF0" w14:paraId="731408DA" w14:textId="77777777" w:rsidTr="00E2698E">
        <w:tc>
          <w:tcPr>
            <w:tcW w:w="4928" w:type="dxa"/>
          </w:tcPr>
          <w:p w14:paraId="2801D3A0" w14:textId="1B695FF2" w:rsidR="00087999" w:rsidRPr="00F81DC5" w:rsidRDefault="00E36CA1" w:rsidP="00127D3B">
            <w:pPr>
              <w:spacing w:before="40" w:after="40"/>
              <w:jc w:val="both"/>
              <w:rPr>
                <w:rFonts w:cs="Arial"/>
                <w:sz w:val="22"/>
                <w:szCs w:val="22"/>
                <w:lang w:val="uk-UA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Виконавець повинен підготувати сертифікати</w:t>
            </w:r>
            <w:r w:rsidR="00365979">
              <w:rPr>
                <w:rFonts w:cs="Arial"/>
                <w:sz w:val="22"/>
                <w:szCs w:val="22"/>
                <w:lang w:val="uk-UA"/>
              </w:rPr>
              <w:t xml:space="preserve"> англійською мовою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 про проходження тренінгу, на якому зазначаються </w:t>
            </w:r>
            <w:proofErr w:type="spellStart"/>
            <w:r>
              <w:rPr>
                <w:rFonts w:cs="Arial"/>
                <w:sz w:val="22"/>
                <w:szCs w:val="22"/>
                <w:lang w:val="uk-UA"/>
              </w:rPr>
              <w:t>ім</w:t>
            </w:r>
            <w:proofErr w:type="spellEnd"/>
            <w:r w:rsidRPr="00B94EF0">
              <w:rPr>
                <w:rFonts w:cs="Arial"/>
                <w:sz w:val="22"/>
                <w:szCs w:val="22"/>
                <w:lang w:val="ru-RU"/>
              </w:rPr>
              <w:t>’</w:t>
            </w:r>
            <w:r>
              <w:rPr>
                <w:rFonts w:cs="Arial"/>
                <w:sz w:val="22"/>
                <w:szCs w:val="22"/>
                <w:lang w:val="uk-UA"/>
              </w:rPr>
              <w:t>я учасника, дата тренінгу та його назва</w:t>
            </w:r>
            <w:r w:rsidR="00365979">
              <w:rPr>
                <w:rFonts w:cs="Arial"/>
                <w:sz w:val="22"/>
                <w:szCs w:val="22"/>
                <w:lang w:val="uk-UA"/>
              </w:rPr>
              <w:t xml:space="preserve">. Сертифікати повинні бути надіслані на адресу </w:t>
            </w:r>
            <w:r w:rsidR="00882162" w:rsidRPr="00F81DC5">
              <w:rPr>
                <w:rFonts w:cs="Arial"/>
                <w:sz w:val="22"/>
                <w:szCs w:val="22"/>
                <w:lang w:val="en-US"/>
              </w:rPr>
              <w:t xml:space="preserve">GIZ </w:t>
            </w:r>
            <w:r w:rsidR="00365979">
              <w:rPr>
                <w:rFonts w:cs="Arial"/>
                <w:sz w:val="22"/>
                <w:szCs w:val="22"/>
                <w:lang w:val="uk-UA"/>
              </w:rPr>
              <w:t>електронною поштою</w:t>
            </w:r>
            <w:r w:rsidR="00141E1C" w:rsidRPr="00F81DC5">
              <w:rPr>
                <w:rFonts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969" w:type="dxa"/>
          </w:tcPr>
          <w:p w14:paraId="69205C17" w14:textId="12478300" w:rsidR="00087999" w:rsidRPr="00B94EF0" w:rsidRDefault="00365979" w:rsidP="00127D3B">
            <w:pPr>
              <w:spacing w:before="40" w:after="40"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 xml:space="preserve">Виконавець </w:t>
            </w:r>
            <w:r w:rsidR="00882162" w:rsidRPr="00B94EF0">
              <w:rPr>
                <w:rFonts w:cs="Arial"/>
                <w:sz w:val="22"/>
                <w:szCs w:val="22"/>
                <w:lang w:val="ru-RU"/>
              </w:rPr>
              <w:t xml:space="preserve">/ 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за </w:t>
            </w:r>
            <w:r w:rsidR="00882162" w:rsidRPr="00B94EF0">
              <w:rPr>
                <w:rFonts w:cs="Arial"/>
                <w:sz w:val="22"/>
                <w:szCs w:val="22"/>
                <w:lang w:val="ru-RU"/>
              </w:rPr>
              <w:t xml:space="preserve">1 </w:t>
            </w:r>
            <w:r>
              <w:rPr>
                <w:rFonts w:cs="Arial"/>
                <w:sz w:val="22"/>
                <w:szCs w:val="22"/>
                <w:lang w:val="uk-UA"/>
              </w:rPr>
              <w:t>тиждень після кожної сесії</w:t>
            </w:r>
            <w:r w:rsidR="00882162" w:rsidRPr="00B94EF0">
              <w:rPr>
                <w:rFonts w:cs="Arial"/>
                <w:sz w:val="22"/>
                <w:szCs w:val="22"/>
                <w:lang w:val="ru-RU"/>
              </w:rPr>
              <w:t xml:space="preserve"> </w:t>
            </w:r>
          </w:p>
        </w:tc>
      </w:tr>
    </w:tbl>
    <w:p w14:paraId="15255B2D" w14:textId="77777777" w:rsidR="00D83838" w:rsidRPr="00B94EF0" w:rsidRDefault="00D83838" w:rsidP="00127D3B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color w:val="000000"/>
          <w:lang w:val="ru-RU" w:eastAsia="zh-CN"/>
        </w:rPr>
      </w:pPr>
    </w:p>
    <w:p w14:paraId="237A865C" w14:textId="1E1CCD0B" w:rsidR="00E17DF0" w:rsidRPr="00597066" w:rsidRDefault="003D7D5B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lang w:val="ru-RU"/>
        </w:rPr>
      </w:pPr>
      <w:r>
        <w:rPr>
          <w:rFonts w:cs="Arial"/>
          <w:color w:val="000000"/>
          <w:lang w:val="uk-UA" w:eastAsia="zh-CN"/>
        </w:rPr>
        <w:t>Тривалість виконання контракту:</w:t>
      </w:r>
      <w:r w:rsidR="004D05FD" w:rsidRPr="00B94EF0">
        <w:rPr>
          <w:rFonts w:cs="Arial"/>
          <w:color w:val="000000"/>
          <w:lang w:val="ru-RU" w:eastAsia="zh-CN"/>
        </w:rPr>
        <w:t xml:space="preserve"> </w:t>
      </w:r>
      <w:r w:rsidR="000C21D4" w:rsidRPr="00B94EF0">
        <w:rPr>
          <w:rFonts w:cs="Arial"/>
          <w:lang w:val="ru-RU"/>
        </w:rPr>
        <w:t>0</w:t>
      </w:r>
      <w:r w:rsidR="002572A4">
        <w:rPr>
          <w:rFonts w:cs="Arial"/>
          <w:lang w:val="ru-RU"/>
        </w:rPr>
        <w:t>8</w:t>
      </w:r>
      <w:r w:rsidR="000C21D4" w:rsidRPr="00B94EF0">
        <w:rPr>
          <w:rFonts w:cs="Arial"/>
          <w:lang w:val="ru-RU"/>
        </w:rPr>
        <w:t>.1</w:t>
      </w:r>
      <w:r w:rsidR="000557DD" w:rsidRPr="00B94EF0">
        <w:rPr>
          <w:rFonts w:cs="Arial"/>
          <w:lang w:val="ru-RU"/>
        </w:rPr>
        <w:t>1</w:t>
      </w:r>
      <w:r w:rsidR="000C21D4" w:rsidRPr="00B94EF0">
        <w:rPr>
          <w:rFonts w:cs="Arial"/>
          <w:lang w:val="ru-RU"/>
        </w:rPr>
        <w:t>.2024</w:t>
      </w:r>
      <w:r w:rsidR="004D05FD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– </w:t>
      </w:r>
      <w:r w:rsidR="000C21D4" w:rsidRPr="00B94EF0">
        <w:rPr>
          <w:rFonts w:cs="Arial"/>
          <w:lang w:val="ru-RU"/>
        </w:rPr>
        <w:t>3</w:t>
      </w:r>
      <w:r w:rsidR="00CE1EAC" w:rsidRPr="00B94EF0">
        <w:rPr>
          <w:rFonts w:cs="Arial"/>
          <w:lang w:val="ru-RU"/>
        </w:rPr>
        <w:t>1</w:t>
      </w:r>
      <w:r w:rsidR="000C21D4" w:rsidRPr="00B94EF0">
        <w:rPr>
          <w:rFonts w:cs="Arial"/>
          <w:lang w:val="ru-RU"/>
        </w:rPr>
        <w:t>.</w:t>
      </w:r>
      <w:r w:rsidR="00CE1EAC" w:rsidRPr="00B94EF0">
        <w:rPr>
          <w:rFonts w:cs="Arial"/>
          <w:lang w:val="ru-RU"/>
        </w:rPr>
        <w:t>12</w:t>
      </w:r>
      <w:r w:rsidR="000C21D4" w:rsidRPr="00B94EF0">
        <w:rPr>
          <w:rFonts w:cs="Arial"/>
          <w:lang w:val="ru-RU"/>
        </w:rPr>
        <w:t>.2026</w:t>
      </w:r>
      <w:r w:rsidR="00597066">
        <w:rPr>
          <w:rFonts w:cs="Arial"/>
          <w:lang w:val="ru-RU"/>
        </w:rPr>
        <w:t xml:space="preserve"> з </w:t>
      </w:r>
      <w:proofErr w:type="spellStart"/>
      <w:r w:rsidR="00597066" w:rsidRPr="00597066">
        <w:rPr>
          <w:rStyle w:val="ui-provider"/>
          <w:lang w:val="ru-RU"/>
        </w:rPr>
        <w:t>продовження</w:t>
      </w:r>
      <w:proofErr w:type="spellEnd"/>
      <w:r w:rsidR="00597066" w:rsidRPr="00597066">
        <w:rPr>
          <w:rStyle w:val="ui-provider"/>
          <w:lang w:val="ru-RU"/>
        </w:rPr>
        <w:t xml:space="preserve"> договору два рази. </w:t>
      </w:r>
      <w:proofErr w:type="spellStart"/>
      <w:r w:rsidR="00597066">
        <w:rPr>
          <w:rStyle w:val="ui-provider"/>
          <w:lang w:val="ru-RU"/>
        </w:rPr>
        <w:t>К</w:t>
      </w:r>
      <w:r w:rsidR="00597066" w:rsidRPr="00597066">
        <w:rPr>
          <w:rStyle w:val="ui-provider"/>
          <w:lang w:val="ru-RU"/>
        </w:rPr>
        <w:t>ожне</w:t>
      </w:r>
      <w:proofErr w:type="spellEnd"/>
      <w:r w:rsidR="00597066" w:rsidRPr="00597066">
        <w:rPr>
          <w:rStyle w:val="ui-provider"/>
          <w:lang w:val="ru-RU"/>
        </w:rPr>
        <w:t xml:space="preserve"> </w:t>
      </w:r>
      <w:proofErr w:type="spellStart"/>
      <w:r w:rsidR="00597066" w:rsidRPr="00597066">
        <w:rPr>
          <w:rStyle w:val="ui-provider"/>
          <w:lang w:val="ru-RU"/>
        </w:rPr>
        <w:t>продовження</w:t>
      </w:r>
      <w:proofErr w:type="spellEnd"/>
      <w:r w:rsidR="00597066" w:rsidRPr="00597066">
        <w:rPr>
          <w:rStyle w:val="ui-provider"/>
          <w:lang w:val="ru-RU"/>
        </w:rPr>
        <w:t xml:space="preserve"> </w:t>
      </w:r>
      <w:proofErr w:type="spellStart"/>
      <w:r w:rsidR="00597066" w:rsidRPr="00597066">
        <w:rPr>
          <w:rStyle w:val="ui-provider"/>
          <w:lang w:val="ru-RU"/>
        </w:rPr>
        <w:t>строком</w:t>
      </w:r>
      <w:proofErr w:type="spellEnd"/>
      <w:r w:rsidR="00597066" w:rsidRPr="00597066">
        <w:rPr>
          <w:rStyle w:val="ui-provider"/>
          <w:lang w:val="ru-RU"/>
        </w:rPr>
        <w:t xml:space="preserve"> на один </w:t>
      </w:r>
      <w:proofErr w:type="spellStart"/>
      <w:r w:rsidR="00597066" w:rsidRPr="00597066">
        <w:rPr>
          <w:rStyle w:val="ui-provider"/>
          <w:lang w:val="ru-RU"/>
        </w:rPr>
        <w:t>рік</w:t>
      </w:r>
      <w:proofErr w:type="spellEnd"/>
      <w:r w:rsidR="00597066" w:rsidRPr="00597066">
        <w:rPr>
          <w:rStyle w:val="ui-provider"/>
          <w:lang w:val="ru-RU"/>
        </w:rPr>
        <w:t xml:space="preserve">. </w:t>
      </w:r>
      <w:r w:rsidR="00597066">
        <w:rPr>
          <w:rFonts w:cs="Arial"/>
          <w:lang w:val="ru-RU"/>
        </w:rPr>
        <w:t xml:space="preserve"> </w:t>
      </w:r>
    </w:p>
    <w:p w14:paraId="303DA815" w14:textId="77777777" w:rsidR="00141E1C" w:rsidRPr="00B94EF0" w:rsidRDefault="00141E1C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lang w:val="ru-RU"/>
        </w:rPr>
      </w:pPr>
    </w:p>
    <w:p w14:paraId="59290FB7" w14:textId="0979309A" w:rsidR="00141E1C" w:rsidRPr="00F81DC5" w:rsidRDefault="003D7D5B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Додаткові відомості</w:t>
      </w:r>
      <w:r w:rsidR="00141E1C" w:rsidRPr="00B94EF0">
        <w:rPr>
          <w:rFonts w:cs="Arial"/>
          <w:lang w:val="ru-RU"/>
        </w:rPr>
        <w:t>:</w:t>
      </w:r>
    </w:p>
    <w:p w14:paraId="271BAAD4" w14:textId="32566657" w:rsidR="00141E1C" w:rsidRPr="00B94EF0" w:rsidRDefault="003D7D5B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Кількість учасників та теми тренінгів будуть визначені з урахуванням потреб </w:t>
      </w:r>
      <w:r w:rsidR="00141E1C" w:rsidRPr="00F81DC5">
        <w:rPr>
          <w:rFonts w:cs="Arial"/>
          <w:lang w:val="en-US"/>
        </w:rPr>
        <w:t>GIZ</w:t>
      </w:r>
      <w:r w:rsidR="00913933" w:rsidRPr="00B94EF0">
        <w:rPr>
          <w:rFonts w:cs="Arial"/>
          <w:lang w:val="ru-RU"/>
        </w:rPr>
        <w:t>.</w:t>
      </w:r>
    </w:p>
    <w:p w14:paraId="54DE60C0" w14:textId="550F8973" w:rsidR="00190042" w:rsidRPr="00F81DC5" w:rsidRDefault="003D7D5B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en-US"/>
        </w:rPr>
      </w:pPr>
      <w:r>
        <w:rPr>
          <w:rFonts w:cs="Arial"/>
          <w:lang w:val="uk-UA"/>
        </w:rPr>
        <w:t>Тривалість кожного тренінгу</w:t>
      </w:r>
      <w:r w:rsidR="00190042" w:rsidRPr="00F81DC5">
        <w:rPr>
          <w:rFonts w:cs="Arial"/>
          <w:lang w:val="en-US"/>
        </w:rPr>
        <w:t>:</w:t>
      </w:r>
    </w:p>
    <w:p w14:paraId="01B5FE63" w14:textId="6EF63B20" w:rsidR="00190042" w:rsidRPr="00B94EF0" w:rsidRDefault="003D7D5B" w:rsidP="00190042">
      <w:pPr>
        <w:pStyle w:val="ListParagraph"/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>Лот</w:t>
      </w:r>
      <w:r w:rsidR="00190042" w:rsidRPr="00B94EF0">
        <w:rPr>
          <w:rFonts w:cs="Arial"/>
          <w:lang w:val="ru-RU"/>
        </w:rPr>
        <w:t xml:space="preserve"> 1 – </w:t>
      </w:r>
      <w:r>
        <w:rPr>
          <w:rFonts w:cs="Arial"/>
          <w:lang w:val="uk-UA"/>
        </w:rPr>
        <w:t>не менше 16 годин чистої тривалості занять</w:t>
      </w:r>
    </w:p>
    <w:p w14:paraId="3DECCF97" w14:textId="5EF1DB0D" w:rsidR="00190042" w:rsidRPr="00B94EF0" w:rsidRDefault="003D7D5B" w:rsidP="00190042">
      <w:pPr>
        <w:pStyle w:val="ListParagraph"/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>Лот</w:t>
      </w:r>
      <w:r w:rsidR="00190042" w:rsidRPr="00B94EF0">
        <w:rPr>
          <w:rFonts w:cs="Arial"/>
          <w:lang w:val="ru-RU"/>
        </w:rPr>
        <w:t xml:space="preserve"> 2 – </w:t>
      </w:r>
      <w:r>
        <w:rPr>
          <w:rFonts w:cs="Arial"/>
          <w:lang w:val="uk-UA"/>
        </w:rPr>
        <w:t>не менше</w:t>
      </w:r>
      <w:r w:rsidR="00190042" w:rsidRPr="00B94EF0">
        <w:rPr>
          <w:rFonts w:cs="Arial"/>
          <w:lang w:val="ru-RU"/>
        </w:rPr>
        <w:t xml:space="preserve"> 24 </w:t>
      </w:r>
      <w:r>
        <w:rPr>
          <w:rFonts w:cs="Arial"/>
          <w:lang w:val="uk-UA"/>
        </w:rPr>
        <w:t>годин чистої тривалості занять</w:t>
      </w:r>
    </w:p>
    <w:p w14:paraId="55903891" w14:textId="3A5DC559" w:rsidR="00190042" w:rsidRPr="00B94EF0" w:rsidRDefault="003D7D5B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Кількість учасників групової сесії не повинна перевищувати </w:t>
      </w:r>
      <w:r w:rsidR="00913933" w:rsidRPr="00B94EF0">
        <w:rPr>
          <w:rFonts w:cs="Arial"/>
          <w:lang w:val="ru-RU"/>
        </w:rPr>
        <w:t xml:space="preserve">10 </w:t>
      </w:r>
      <w:r>
        <w:rPr>
          <w:rFonts w:cs="Arial"/>
          <w:lang w:val="uk-UA"/>
        </w:rPr>
        <w:t>осіб</w:t>
      </w:r>
      <w:r w:rsidR="00913933" w:rsidRPr="00B94EF0">
        <w:rPr>
          <w:rFonts w:cs="Arial"/>
          <w:lang w:val="ru-RU"/>
        </w:rPr>
        <w:t>.</w:t>
      </w:r>
    </w:p>
    <w:p w14:paraId="14C7DD8C" w14:textId="721A0CDD" w:rsidR="009D4205" w:rsidRPr="00B94EF0" w:rsidRDefault="007E1779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>Остаточна кількість учасників кожного тренінгу визначається в кожному окремому замовленні</w:t>
      </w:r>
      <w:r w:rsidR="009D4205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За наявності </w:t>
      </w:r>
      <w:r w:rsidR="00913933" w:rsidRPr="00B94EF0">
        <w:rPr>
          <w:rFonts w:cs="Arial"/>
          <w:lang w:val="ru-RU"/>
        </w:rPr>
        <w:t xml:space="preserve">10 </w:t>
      </w:r>
      <w:r w:rsidR="00DF4074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десяти</w:t>
      </w:r>
      <w:r w:rsidR="00DF4074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 xml:space="preserve">учасників від </w:t>
      </w:r>
      <w:r w:rsidR="00913933" w:rsidRPr="00F81DC5">
        <w:rPr>
          <w:rFonts w:cs="Arial"/>
          <w:lang w:val="en-US"/>
        </w:rPr>
        <w:t>GIZ</w:t>
      </w:r>
      <w:r w:rsidR="00913933" w:rsidRPr="00B94EF0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працівники, партнери</w:t>
      </w:r>
      <w:r w:rsidR="00913933" w:rsidRPr="00B94EF0">
        <w:rPr>
          <w:rFonts w:cs="Arial"/>
          <w:lang w:val="ru-RU"/>
        </w:rPr>
        <w:t>)</w:t>
      </w:r>
      <w:r>
        <w:rPr>
          <w:rFonts w:cs="Arial"/>
          <w:lang w:val="uk-UA"/>
        </w:rPr>
        <w:t xml:space="preserve"> у груповій сесії не повинні брати участь представники інших компаній</w:t>
      </w:r>
      <w:r w:rsidR="00913933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Якщо </w:t>
      </w:r>
      <w:r w:rsidR="00913933" w:rsidRPr="00F81DC5">
        <w:rPr>
          <w:rFonts w:cs="Arial"/>
          <w:lang w:val="en-US"/>
        </w:rPr>
        <w:t>GIZ</w:t>
      </w:r>
      <w:r w:rsidR="00913933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lastRenderedPageBreak/>
        <w:t xml:space="preserve">надсилає до участі у тренінгу менше </w:t>
      </w:r>
      <w:r w:rsidR="00DF4074" w:rsidRPr="00B94EF0">
        <w:rPr>
          <w:rFonts w:cs="Arial"/>
          <w:lang w:val="ru-RU"/>
        </w:rPr>
        <w:t>10</w:t>
      </w:r>
      <w:r w:rsidR="00913933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осіб, у тренінгу можуть брати участь представники інших компаній для забезпечення групи у складі 10 осіб</w:t>
      </w:r>
      <w:r w:rsidR="00913933" w:rsidRPr="00B94EF0">
        <w:rPr>
          <w:rFonts w:cs="Arial"/>
          <w:lang w:val="ru-RU"/>
        </w:rPr>
        <w:t>.</w:t>
      </w:r>
    </w:p>
    <w:p w14:paraId="0C9589BA" w14:textId="23F5DB6F" w:rsidR="00190042" w:rsidRPr="00B94EF0" w:rsidRDefault="00A9215E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>Вартість усіх тренінгів на кожну особу в рамках лоту є однакової за наступних умов</w:t>
      </w:r>
      <w:r w:rsidR="00190042" w:rsidRPr="00B94EF0">
        <w:rPr>
          <w:rFonts w:cs="Arial"/>
          <w:lang w:val="ru-RU"/>
        </w:rPr>
        <w:t xml:space="preserve">: </w:t>
      </w:r>
    </w:p>
    <w:p w14:paraId="048F3E8E" w14:textId="33BC17EB" w:rsidR="009D4205" w:rsidRPr="00B94EF0" w:rsidRDefault="00624050" w:rsidP="00190042">
      <w:pPr>
        <w:pStyle w:val="ListParagraph"/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>Лот</w:t>
      </w:r>
      <w:r w:rsidR="00190042" w:rsidRPr="00B94EF0">
        <w:rPr>
          <w:rFonts w:cs="Arial"/>
          <w:lang w:val="ru-RU"/>
        </w:rPr>
        <w:t xml:space="preserve"> 1 –</w:t>
      </w:r>
      <w:r w:rsidR="009D4205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не менше 16 годин чистої тривалості навчання</w:t>
      </w:r>
    </w:p>
    <w:p w14:paraId="26FCCF0C" w14:textId="6F348A7D" w:rsidR="00190042" w:rsidRPr="00B94EF0" w:rsidRDefault="00624050" w:rsidP="00190042">
      <w:pPr>
        <w:pStyle w:val="ListParagraph"/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>Лот</w:t>
      </w:r>
      <w:r w:rsidR="00190042" w:rsidRPr="00B94EF0">
        <w:rPr>
          <w:rFonts w:cs="Arial"/>
          <w:lang w:val="ru-RU"/>
        </w:rPr>
        <w:t xml:space="preserve"> 2 – </w:t>
      </w:r>
      <w:r>
        <w:rPr>
          <w:rFonts w:cs="Arial"/>
          <w:lang w:val="uk-UA"/>
        </w:rPr>
        <w:t xml:space="preserve">не менше </w:t>
      </w:r>
      <w:r w:rsidR="00190042" w:rsidRPr="00B94EF0">
        <w:rPr>
          <w:rFonts w:cs="Arial"/>
          <w:lang w:val="ru-RU"/>
        </w:rPr>
        <w:t xml:space="preserve">24 </w:t>
      </w:r>
      <w:r>
        <w:rPr>
          <w:rFonts w:cs="Arial"/>
          <w:lang w:val="uk-UA"/>
        </w:rPr>
        <w:t>годин чистої тривалості навчання</w:t>
      </w:r>
    </w:p>
    <w:p w14:paraId="4AE07696" w14:textId="77C50AFA" w:rsidR="00141E1C" w:rsidRPr="00B94EF0" w:rsidRDefault="00624050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Якщо проведення тренінгу за участі затвердженого тренера є неможливим, виконавець </w:t>
      </w:r>
      <w:proofErr w:type="spellStart"/>
      <w:r>
        <w:rPr>
          <w:rFonts w:cs="Arial"/>
          <w:lang w:val="uk-UA"/>
        </w:rPr>
        <w:t>зобов</w:t>
      </w:r>
      <w:proofErr w:type="spellEnd"/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язаний</w:t>
      </w:r>
      <w:proofErr w:type="spellEnd"/>
      <w:r>
        <w:rPr>
          <w:rFonts w:cs="Arial"/>
          <w:lang w:val="uk-UA"/>
        </w:rPr>
        <w:t xml:space="preserve"> надати іншого тренера з числа осіб, визначених у контракті</w:t>
      </w:r>
      <w:r w:rsidR="00190042" w:rsidRPr="00B94EF0">
        <w:rPr>
          <w:rFonts w:cs="Arial"/>
          <w:lang w:val="ru-RU"/>
        </w:rPr>
        <w:t>.</w:t>
      </w:r>
    </w:p>
    <w:p w14:paraId="18E10134" w14:textId="0C6B42ED" w:rsidR="009D4205" w:rsidRPr="00B94EF0" w:rsidRDefault="00624050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Онлайн-тренінги проводяться дистанційно у середовищі </w:t>
      </w:r>
      <w:r w:rsidR="009D4205" w:rsidRPr="00F81DC5">
        <w:rPr>
          <w:rFonts w:cs="Arial"/>
        </w:rPr>
        <w:t>Microsoft</w:t>
      </w:r>
      <w:r w:rsidR="009D4205" w:rsidRPr="00B94EF0">
        <w:rPr>
          <w:rFonts w:cs="Arial"/>
          <w:lang w:val="ru-RU"/>
        </w:rPr>
        <w:t xml:space="preserve"> </w:t>
      </w:r>
      <w:r w:rsidR="009D4205" w:rsidRPr="00F81DC5">
        <w:rPr>
          <w:rFonts w:cs="Arial"/>
        </w:rPr>
        <w:t>Teams</w:t>
      </w:r>
      <w:r w:rsidR="009D4205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з застосуванням ліцензованого програмного забезпечення </w:t>
      </w:r>
      <w:r w:rsidR="009D4205" w:rsidRPr="00F81DC5">
        <w:rPr>
          <w:rFonts w:cs="Arial"/>
        </w:rPr>
        <w:t>MS</w:t>
      </w:r>
      <w:r w:rsidR="009D4205" w:rsidRPr="00B94EF0">
        <w:rPr>
          <w:rFonts w:cs="Arial"/>
          <w:lang w:val="ru-RU"/>
        </w:rPr>
        <w:t xml:space="preserve"> </w:t>
      </w:r>
      <w:r w:rsidR="009D4205" w:rsidRPr="00F81DC5">
        <w:rPr>
          <w:rFonts w:cs="Arial"/>
        </w:rPr>
        <w:t>Office</w:t>
      </w:r>
      <w:r w:rsidR="009D4205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та іншого програмного забезпечення, дозволеного для застосування </w:t>
      </w:r>
      <w:r w:rsidR="009D4205" w:rsidRPr="00F81DC5">
        <w:rPr>
          <w:rFonts w:cs="Arial"/>
        </w:rPr>
        <w:t>GIZ</w:t>
      </w:r>
      <w:r w:rsidR="009D4205" w:rsidRPr="00B94EF0">
        <w:rPr>
          <w:rFonts w:cs="Arial"/>
          <w:lang w:val="ru-RU"/>
        </w:rPr>
        <w:t>.</w:t>
      </w:r>
    </w:p>
    <w:p w14:paraId="1712A521" w14:textId="56686129" w:rsidR="00A62CC5" w:rsidRPr="00F81DC5" w:rsidRDefault="00624050" w:rsidP="00104ECD">
      <w:pPr>
        <w:pStyle w:val="ListParagraph"/>
        <w:numPr>
          <w:ilvl w:val="0"/>
          <w:numId w:val="12"/>
        </w:numPr>
        <w:spacing w:after="0"/>
        <w:ind w:right="-30"/>
        <w:jc w:val="both"/>
        <w:rPr>
          <w:rFonts w:cs="Arial"/>
          <w:lang w:val="en-US"/>
        </w:rPr>
      </w:pPr>
      <w:r>
        <w:rPr>
          <w:rFonts w:cs="Arial"/>
          <w:lang w:val="uk-UA"/>
        </w:rPr>
        <w:t xml:space="preserve">Виконавець </w:t>
      </w:r>
      <w:proofErr w:type="spellStart"/>
      <w:r>
        <w:rPr>
          <w:rFonts w:cs="Arial"/>
          <w:lang w:val="uk-UA"/>
        </w:rPr>
        <w:t>зобов</w:t>
      </w:r>
      <w:proofErr w:type="spellEnd"/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язаний</w:t>
      </w:r>
      <w:proofErr w:type="spellEnd"/>
      <w:r>
        <w:rPr>
          <w:rFonts w:cs="Arial"/>
          <w:lang w:val="uk-UA"/>
        </w:rPr>
        <w:t xml:space="preserve"> мати можливість для надання супровідної документації до тренінгів англійською та/або українською мовою</w:t>
      </w:r>
      <w:r w:rsidR="00141E1C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(програма тренінгу, список учасників, звітність)</w:t>
      </w:r>
      <w:r w:rsidR="00141E1C" w:rsidRPr="00F81DC5">
        <w:rPr>
          <w:rFonts w:cs="Arial"/>
          <w:lang w:val="en-US"/>
        </w:rPr>
        <w:t>.</w:t>
      </w:r>
    </w:p>
    <w:p w14:paraId="26AB3422" w14:textId="77777777" w:rsidR="009D4205" w:rsidRPr="00F81DC5" w:rsidRDefault="009D4205" w:rsidP="009D4205">
      <w:pPr>
        <w:pStyle w:val="ListParagraph"/>
        <w:spacing w:after="0"/>
        <w:ind w:right="-30"/>
        <w:jc w:val="both"/>
        <w:rPr>
          <w:rFonts w:cs="Arial"/>
          <w:lang w:val="en-US"/>
        </w:rPr>
      </w:pPr>
    </w:p>
    <w:p w14:paraId="1D42E7A3" w14:textId="32DADED9" w:rsidR="004A7714" w:rsidRPr="00F81DC5" w:rsidRDefault="00624050" w:rsidP="004A7714">
      <w:pPr>
        <w:pStyle w:val="ListParagraph"/>
        <w:spacing w:after="0"/>
        <w:ind w:left="0" w:right="112"/>
        <w:jc w:val="both"/>
        <w:rPr>
          <w:rFonts w:cs="Arial"/>
        </w:rPr>
      </w:pPr>
      <w:r>
        <w:rPr>
          <w:rFonts w:cs="Arial"/>
          <w:lang w:val="uk-UA"/>
        </w:rPr>
        <w:t>Виконавець зобов</w:t>
      </w:r>
      <w:r>
        <w:rPr>
          <w:rFonts w:cs="Arial"/>
          <w:lang w:val="en-US"/>
        </w:rPr>
        <w:t>’</w:t>
      </w:r>
      <w:r>
        <w:rPr>
          <w:rFonts w:cs="Arial"/>
          <w:lang w:val="uk-UA"/>
        </w:rPr>
        <w:t>язаний</w:t>
      </w:r>
      <w:r w:rsidR="004A7714" w:rsidRPr="00F81DC5">
        <w:rPr>
          <w:rFonts w:cs="Arial"/>
        </w:rPr>
        <w:t>:</w:t>
      </w:r>
    </w:p>
    <w:p w14:paraId="2ABD17E8" w14:textId="7AE7C1BB" w:rsidR="004A7714" w:rsidRPr="00B94EF0" w:rsidRDefault="004E1E7E" w:rsidP="00104ECD">
      <w:pPr>
        <w:pStyle w:val="ListParagraph"/>
        <w:numPr>
          <w:ilvl w:val="0"/>
          <w:numId w:val="11"/>
        </w:numPr>
        <w:spacing w:after="0"/>
        <w:ind w:right="112"/>
        <w:jc w:val="both"/>
        <w:rPr>
          <w:rFonts w:cs="Arial"/>
          <w:lang w:val="ru-RU"/>
        </w:rPr>
      </w:pPr>
      <w:r>
        <w:rPr>
          <w:rFonts w:cs="Arial"/>
          <w:lang w:val="uk-UA"/>
        </w:rPr>
        <w:t>за власник кошт надавати усі матеріали та обладнання, необхідні для проведення тренінгу;</w:t>
      </w:r>
    </w:p>
    <w:p w14:paraId="334AE1E5" w14:textId="7B02E1BA" w:rsidR="004A7714" w:rsidRPr="00B94EF0" w:rsidRDefault="004E1E7E" w:rsidP="00104ECD">
      <w:pPr>
        <w:pStyle w:val="ListParagraph"/>
        <w:numPr>
          <w:ilvl w:val="0"/>
          <w:numId w:val="11"/>
        </w:numPr>
        <w:spacing w:after="0"/>
        <w:ind w:right="112"/>
        <w:jc w:val="both"/>
        <w:rPr>
          <w:rFonts w:cs="Arial"/>
          <w:lang w:val="ru-RU"/>
        </w:rPr>
      </w:pPr>
      <w:r>
        <w:rPr>
          <w:rFonts w:cs="Arial"/>
          <w:lang w:val="uk-UA"/>
        </w:rPr>
        <w:t>надавати іменні сертифікати усім учасникам тренінгу;</w:t>
      </w:r>
    </w:p>
    <w:p w14:paraId="5AC8D406" w14:textId="701E8044" w:rsidR="004A7714" w:rsidRPr="00B94EF0" w:rsidRDefault="00124200" w:rsidP="00104ECD">
      <w:pPr>
        <w:pStyle w:val="ListParagraph"/>
        <w:numPr>
          <w:ilvl w:val="0"/>
          <w:numId w:val="11"/>
        </w:numPr>
        <w:spacing w:after="0"/>
        <w:ind w:right="112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забезпечувати усю необхідну підготовку до початку тренінгу, включно з перевіркою необхідного обладнання; </w:t>
      </w:r>
    </w:p>
    <w:p w14:paraId="657ACF1B" w14:textId="3C372369" w:rsidR="004A7714" w:rsidRPr="00B94EF0" w:rsidRDefault="00124200" w:rsidP="00104ECD">
      <w:pPr>
        <w:pStyle w:val="ListParagraph"/>
        <w:numPr>
          <w:ilvl w:val="0"/>
          <w:numId w:val="11"/>
        </w:numPr>
        <w:spacing w:after="0"/>
        <w:ind w:right="112"/>
        <w:jc w:val="both"/>
        <w:rPr>
          <w:rFonts w:cs="Arial"/>
          <w:lang w:val="ru-RU"/>
        </w:rPr>
      </w:pPr>
      <w:r>
        <w:rPr>
          <w:rFonts w:cs="Arial"/>
          <w:lang w:val="uk-UA"/>
        </w:rPr>
        <w:t>надавати звіт про результати тренінгу;</w:t>
      </w:r>
      <w:r w:rsidR="004A7714" w:rsidRPr="00B94EF0">
        <w:rPr>
          <w:rFonts w:cs="Arial"/>
          <w:lang w:val="ru-RU"/>
        </w:rPr>
        <w:t xml:space="preserve"> </w:t>
      </w:r>
    </w:p>
    <w:p w14:paraId="3F605D9E" w14:textId="2A00236F" w:rsidR="004A7714" w:rsidRPr="00F81DC5" w:rsidRDefault="00124200" w:rsidP="00104ECD">
      <w:pPr>
        <w:pStyle w:val="ListParagraph"/>
        <w:numPr>
          <w:ilvl w:val="0"/>
          <w:numId w:val="11"/>
        </w:numPr>
        <w:spacing w:after="0"/>
        <w:ind w:right="112"/>
        <w:jc w:val="both"/>
        <w:rPr>
          <w:rFonts w:cs="Arial"/>
        </w:rPr>
      </w:pPr>
      <w:r>
        <w:rPr>
          <w:rFonts w:cs="Arial"/>
          <w:lang w:val="uk-UA"/>
        </w:rPr>
        <w:t>проводити тренінги українською мовою;</w:t>
      </w:r>
    </w:p>
    <w:p w14:paraId="40AFF3E2" w14:textId="597F6685" w:rsidR="0050495B" w:rsidRPr="00B94EF0" w:rsidRDefault="00124200" w:rsidP="00104ECD">
      <w:pPr>
        <w:pStyle w:val="ListParagraph"/>
        <w:numPr>
          <w:ilvl w:val="0"/>
          <w:numId w:val="11"/>
        </w:numPr>
        <w:spacing w:after="0"/>
        <w:ind w:right="112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надавати найближчі дати для проведення тренінгів на вимогу </w:t>
      </w:r>
      <w:r w:rsidR="0050495B" w:rsidRPr="00F81DC5">
        <w:rPr>
          <w:rFonts w:cs="Arial"/>
          <w:lang w:val="en-US"/>
        </w:rPr>
        <w:t>GIZ</w:t>
      </w:r>
      <w:r w:rsidR="0050495B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в разі приєднання до групи з представниками інших компаній</w:t>
      </w:r>
      <w:r w:rsidR="0050495B" w:rsidRPr="00B94EF0">
        <w:rPr>
          <w:rFonts w:cs="Arial"/>
          <w:lang w:val="ru-RU"/>
        </w:rPr>
        <w:t xml:space="preserve">. </w:t>
      </w:r>
    </w:p>
    <w:p w14:paraId="6EF455B4" w14:textId="77777777" w:rsidR="004A7714" w:rsidRPr="00B94EF0" w:rsidRDefault="004A7714" w:rsidP="004A7714">
      <w:pPr>
        <w:pStyle w:val="ListParagraph"/>
        <w:spacing w:after="0"/>
        <w:ind w:right="112"/>
        <w:jc w:val="both"/>
        <w:rPr>
          <w:rFonts w:cs="Arial"/>
          <w:lang w:val="ru-RU"/>
        </w:rPr>
      </w:pPr>
    </w:p>
    <w:p w14:paraId="2E88DC65" w14:textId="038DCD74" w:rsidR="004A7714" w:rsidRPr="00F81DC5" w:rsidRDefault="00EF01B1" w:rsidP="004A7714">
      <w:pPr>
        <w:ind w:right="9"/>
        <w:jc w:val="both"/>
        <w:rPr>
          <w:rFonts w:cs="Arial"/>
        </w:rPr>
      </w:pPr>
      <w:r>
        <w:rPr>
          <w:rFonts w:cs="Arial"/>
          <w:lang w:val="uk-UA"/>
        </w:rPr>
        <w:t xml:space="preserve">До початку кожного тренінгу компанія </w:t>
      </w:r>
      <w:r w:rsidR="004A7714" w:rsidRPr="00F81DC5">
        <w:rPr>
          <w:rFonts w:cs="Arial"/>
          <w:lang w:val="en-US"/>
        </w:rPr>
        <w:t>GIZ</w:t>
      </w:r>
      <w:r w:rsidR="004A7714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надсилатиме Виконавцю запит електронною поштою з власної корпоративної адреси електронної пошти у форматі </w:t>
      </w:r>
      <w:r w:rsidR="00114587" w:rsidRPr="00F81DC5">
        <w:rPr>
          <w:rFonts w:cs="Arial"/>
          <w:lang w:val="en-US"/>
        </w:rPr>
        <w:t>name</w:t>
      </w:r>
      <w:r w:rsidR="00114587" w:rsidRPr="00B94EF0">
        <w:rPr>
          <w:rFonts w:cs="Arial"/>
          <w:lang w:val="ru-RU"/>
        </w:rPr>
        <w:t>.</w:t>
      </w:r>
      <w:proofErr w:type="spellStart"/>
      <w:r w:rsidR="00114587" w:rsidRPr="00F81DC5">
        <w:rPr>
          <w:rFonts w:cs="Arial"/>
          <w:lang w:val="en-US"/>
        </w:rPr>
        <w:t>lastname</w:t>
      </w:r>
      <w:proofErr w:type="spellEnd"/>
      <w:r w:rsidR="00114587" w:rsidRPr="00B94EF0">
        <w:rPr>
          <w:rFonts w:cs="Arial"/>
          <w:lang w:val="ru-RU"/>
        </w:rPr>
        <w:t>@</w:t>
      </w:r>
      <w:proofErr w:type="spellStart"/>
      <w:r w:rsidR="00114587" w:rsidRPr="00F81DC5">
        <w:rPr>
          <w:rFonts w:cs="Arial"/>
          <w:lang w:val="en-US"/>
        </w:rPr>
        <w:t>giz</w:t>
      </w:r>
      <w:proofErr w:type="spellEnd"/>
      <w:r w:rsidR="00114587" w:rsidRPr="00B94EF0">
        <w:rPr>
          <w:rFonts w:cs="Arial"/>
          <w:lang w:val="ru-RU"/>
        </w:rPr>
        <w:t>.</w:t>
      </w:r>
      <w:r w:rsidR="00114587" w:rsidRPr="00F81DC5">
        <w:rPr>
          <w:rFonts w:cs="Arial"/>
          <w:lang w:val="en-US"/>
        </w:rPr>
        <w:t>de</w:t>
      </w:r>
      <w:r w:rsidR="004A7714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Запит на адресу Виконавця може надсилати </w:t>
      </w:r>
      <w:r w:rsidRPr="00EF01B1">
        <w:rPr>
          <w:rFonts w:cs="Arial"/>
          <w:u w:val="single"/>
          <w:lang w:val="uk-UA"/>
        </w:rPr>
        <w:t>лише</w:t>
      </w:r>
      <w:r>
        <w:rPr>
          <w:rFonts w:cs="Arial"/>
          <w:lang w:val="uk-UA"/>
        </w:rPr>
        <w:t xml:space="preserve"> фахівець по роботі з персоналом </w:t>
      </w:r>
      <w:r w:rsidR="004A7714" w:rsidRPr="00F81DC5">
        <w:rPr>
          <w:rFonts w:cs="Arial"/>
        </w:rPr>
        <w:t>GIZ</w:t>
      </w:r>
      <w:r w:rsidR="00A004C1" w:rsidRPr="00F81DC5">
        <w:rPr>
          <w:rFonts w:cs="Arial"/>
          <w:lang w:val="uk-UA"/>
        </w:rPr>
        <w:t xml:space="preserve"> </w:t>
      </w:r>
      <w:r w:rsidR="00E02AE8">
        <w:rPr>
          <w:rFonts w:cs="Arial"/>
          <w:lang w:val="uk-UA"/>
        </w:rPr>
        <w:t xml:space="preserve">не пізніше, ніж за </w:t>
      </w:r>
      <w:r w:rsidR="004A7714" w:rsidRPr="00B94EF0">
        <w:rPr>
          <w:rFonts w:cs="Arial"/>
          <w:lang w:val="ru-RU"/>
        </w:rPr>
        <w:t>20 (</w:t>
      </w:r>
      <w:r w:rsidR="00E02AE8">
        <w:rPr>
          <w:rFonts w:cs="Arial"/>
          <w:lang w:val="uk-UA"/>
        </w:rPr>
        <w:t>двадцять</w:t>
      </w:r>
      <w:r w:rsidR="004A7714" w:rsidRPr="00B94EF0">
        <w:rPr>
          <w:rFonts w:cs="Arial"/>
          <w:lang w:val="ru-RU"/>
        </w:rPr>
        <w:t xml:space="preserve">) </w:t>
      </w:r>
      <w:r w:rsidR="00E02AE8">
        <w:rPr>
          <w:rFonts w:cs="Arial"/>
          <w:lang w:val="uk-UA"/>
        </w:rPr>
        <w:t>календарних днів до найближчої бажаної дати тренінгу</w:t>
      </w:r>
      <w:r w:rsidR="004A7714" w:rsidRPr="00B94EF0">
        <w:rPr>
          <w:rFonts w:cs="Arial"/>
          <w:lang w:val="ru-RU"/>
        </w:rPr>
        <w:t xml:space="preserve">. </w:t>
      </w:r>
      <w:r w:rsidR="00E02AE8">
        <w:rPr>
          <w:rFonts w:cs="Arial"/>
          <w:lang w:val="uk-UA"/>
        </w:rPr>
        <w:t>Запит про проведення тренінгу повинен містити наступну інформацію</w:t>
      </w:r>
      <w:r w:rsidR="004A7714" w:rsidRPr="00F81DC5">
        <w:rPr>
          <w:rFonts w:cs="Arial"/>
        </w:rPr>
        <w:t>:</w:t>
      </w:r>
    </w:p>
    <w:p w14:paraId="537BC7DC" w14:textId="317BB928" w:rsidR="004A7714" w:rsidRPr="00F81DC5" w:rsidRDefault="00E02AE8" w:rsidP="00104ECD">
      <w:pPr>
        <w:pStyle w:val="ListParagraph"/>
        <w:numPr>
          <w:ilvl w:val="0"/>
          <w:numId w:val="13"/>
        </w:numPr>
        <w:spacing w:after="0"/>
        <w:ind w:right="1813"/>
        <w:jc w:val="both"/>
        <w:rPr>
          <w:rFonts w:cs="Arial"/>
        </w:rPr>
      </w:pPr>
      <w:r>
        <w:rPr>
          <w:rFonts w:cs="Arial"/>
          <w:lang w:val="uk-UA"/>
        </w:rPr>
        <w:t>назва тренінгу</w:t>
      </w:r>
    </w:p>
    <w:p w14:paraId="4EAF3377" w14:textId="1074FFDD" w:rsidR="004A7714" w:rsidRPr="00F81DC5" w:rsidRDefault="00E02AE8" w:rsidP="00104ECD">
      <w:pPr>
        <w:pStyle w:val="ListParagraph"/>
        <w:numPr>
          <w:ilvl w:val="0"/>
          <w:numId w:val="13"/>
        </w:numPr>
        <w:spacing w:after="0"/>
        <w:ind w:right="-1"/>
        <w:jc w:val="both"/>
        <w:rPr>
          <w:rFonts w:cs="Arial"/>
        </w:rPr>
      </w:pPr>
      <w:r>
        <w:rPr>
          <w:rFonts w:cs="Arial"/>
          <w:lang w:val="uk-UA"/>
        </w:rPr>
        <w:t>кількість учасників</w:t>
      </w:r>
      <w:r w:rsidR="00F06F1E" w:rsidRPr="00F81DC5">
        <w:rPr>
          <w:rFonts w:cs="Arial"/>
          <w:lang w:val="en-US"/>
        </w:rPr>
        <w:t xml:space="preserve"> –</w:t>
      </w:r>
      <w:r w:rsidR="0094473E" w:rsidRPr="00F81DC5">
        <w:rPr>
          <w:rFonts w:cs="Arial"/>
          <w:lang w:val="en-US"/>
        </w:rPr>
        <w:t xml:space="preserve"> </w:t>
      </w:r>
      <w:r w:rsidR="006904FF">
        <w:rPr>
          <w:rFonts w:cs="Arial"/>
          <w:lang w:val="uk-UA"/>
        </w:rPr>
        <w:t xml:space="preserve">наявність необхідної кількості учасників для формування групи, яка складається виключно з представників </w:t>
      </w:r>
      <w:r w:rsidR="00F449B7" w:rsidRPr="00F81DC5">
        <w:rPr>
          <w:rFonts w:cs="Arial"/>
        </w:rPr>
        <w:t xml:space="preserve">GIZ </w:t>
      </w:r>
    </w:p>
    <w:p w14:paraId="32562F54" w14:textId="480EE88B" w:rsidR="004A7714" w:rsidRPr="00F81DC5" w:rsidRDefault="006904FF" w:rsidP="00104ECD">
      <w:pPr>
        <w:pStyle w:val="ListParagraph"/>
        <w:numPr>
          <w:ilvl w:val="0"/>
          <w:numId w:val="13"/>
        </w:numPr>
        <w:spacing w:after="0"/>
        <w:ind w:right="1813"/>
        <w:jc w:val="both"/>
        <w:rPr>
          <w:rFonts w:cs="Arial"/>
        </w:rPr>
      </w:pPr>
      <w:r>
        <w:rPr>
          <w:rFonts w:cs="Arial"/>
          <w:lang w:val="uk-UA"/>
        </w:rPr>
        <w:t>список учасників для розсилки запрошень</w:t>
      </w:r>
    </w:p>
    <w:p w14:paraId="149E7032" w14:textId="77777777" w:rsidR="004A7714" w:rsidRPr="00F81DC5" w:rsidRDefault="004A7714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</w:rPr>
      </w:pPr>
    </w:p>
    <w:p w14:paraId="28698259" w14:textId="622C2963" w:rsidR="000201E0" w:rsidRPr="00B94EF0" w:rsidRDefault="006235D7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u w:val="single"/>
          <w:lang w:val="ru-RU"/>
        </w:rPr>
      </w:pPr>
      <w:r>
        <w:rPr>
          <w:rFonts w:cs="Arial"/>
          <w:u w:val="single"/>
          <w:lang w:val="uk-UA"/>
        </w:rPr>
        <w:t xml:space="preserve">Внесення змін до замовлення </w:t>
      </w:r>
      <w:r w:rsidR="000201E0" w:rsidRPr="00B94EF0">
        <w:rPr>
          <w:rFonts w:cs="Arial"/>
          <w:u w:val="single"/>
          <w:lang w:val="ru-RU"/>
        </w:rPr>
        <w:t xml:space="preserve">/ </w:t>
      </w:r>
      <w:r>
        <w:rPr>
          <w:rFonts w:cs="Arial"/>
          <w:u w:val="single"/>
          <w:lang w:val="uk-UA"/>
        </w:rPr>
        <w:t>процедура скасування замовлення</w:t>
      </w:r>
      <w:r w:rsidR="000201E0" w:rsidRPr="00B94EF0">
        <w:rPr>
          <w:rFonts w:cs="Arial"/>
          <w:u w:val="single"/>
          <w:lang w:val="ru-RU"/>
        </w:rPr>
        <w:t xml:space="preserve"> </w:t>
      </w:r>
    </w:p>
    <w:p w14:paraId="73B8F4F7" w14:textId="77777777" w:rsidR="000201E0" w:rsidRPr="00B94EF0" w:rsidRDefault="000201E0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lang w:val="ru-RU"/>
        </w:rPr>
      </w:pPr>
    </w:p>
    <w:p w14:paraId="5B96DFAD" w14:textId="64EA3DBA" w:rsidR="000201E0" w:rsidRPr="00B94EF0" w:rsidRDefault="000201E0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lang w:val="ru-RU"/>
        </w:rPr>
      </w:pPr>
      <w:r w:rsidRPr="00F81DC5">
        <w:rPr>
          <w:rFonts w:cs="Arial"/>
        </w:rPr>
        <w:t>GIZ</w:t>
      </w:r>
      <w:r w:rsidRPr="00B94EF0">
        <w:rPr>
          <w:rFonts w:cs="Arial"/>
          <w:lang w:val="ru-RU"/>
        </w:rPr>
        <w:t xml:space="preserve"> </w:t>
      </w:r>
      <w:r w:rsidR="006235D7">
        <w:rPr>
          <w:rFonts w:cs="Arial"/>
          <w:lang w:val="uk-UA"/>
        </w:rPr>
        <w:t xml:space="preserve">має право скасувати або </w:t>
      </w:r>
      <w:proofErr w:type="spellStart"/>
      <w:r w:rsidR="006235D7">
        <w:rPr>
          <w:rFonts w:cs="Arial"/>
          <w:lang w:val="uk-UA"/>
        </w:rPr>
        <w:t>внести</w:t>
      </w:r>
      <w:proofErr w:type="spellEnd"/>
      <w:r w:rsidR="006235D7">
        <w:rPr>
          <w:rFonts w:cs="Arial"/>
          <w:lang w:val="uk-UA"/>
        </w:rPr>
        <w:t xml:space="preserve"> зміни до підтвердженого замовлення без штрафних санкцій не пізніше, ніж за </w:t>
      </w:r>
      <w:r w:rsidRPr="00B94EF0">
        <w:rPr>
          <w:rFonts w:cs="Arial"/>
          <w:lang w:val="ru-RU"/>
        </w:rPr>
        <w:t>7 (</w:t>
      </w:r>
      <w:r w:rsidR="006235D7">
        <w:rPr>
          <w:rFonts w:cs="Arial"/>
          <w:lang w:val="uk-UA"/>
        </w:rPr>
        <w:t>сім</w:t>
      </w:r>
      <w:r w:rsidRPr="00B94EF0">
        <w:rPr>
          <w:rFonts w:cs="Arial"/>
          <w:lang w:val="ru-RU"/>
        </w:rPr>
        <w:t xml:space="preserve">) </w:t>
      </w:r>
      <w:r w:rsidR="006235D7">
        <w:rPr>
          <w:rFonts w:cs="Arial"/>
          <w:lang w:val="uk-UA"/>
        </w:rPr>
        <w:t>календарних днів до початку тренінгу</w:t>
      </w:r>
      <w:r w:rsidRPr="00B94EF0">
        <w:rPr>
          <w:rFonts w:cs="Arial"/>
          <w:lang w:val="ru-RU"/>
        </w:rPr>
        <w:t xml:space="preserve">. </w:t>
      </w:r>
    </w:p>
    <w:p w14:paraId="67ECC8C5" w14:textId="10AE5F7A" w:rsidR="000201E0" w:rsidRPr="00F81DC5" w:rsidRDefault="006235D7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Виконавець має право вимагати сплати </w:t>
      </w:r>
      <w:r w:rsidR="003805F3">
        <w:rPr>
          <w:rFonts w:cs="Arial"/>
          <w:lang w:val="uk-UA"/>
        </w:rPr>
        <w:t>штрафу в розмірі</w:t>
      </w:r>
      <w:r w:rsidR="000201E0" w:rsidRPr="00B94EF0">
        <w:rPr>
          <w:rFonts w:cs="Arial"/>
          <w:lang w:val="ru-RU"/>
        </w:rPr>
        <w:t xml:space="preserve"> 30% </w:t>
      </w:r>
      <w:r w:rsidR="003805F3">
        <w:rPr>
          <w:rFonts w:cs="Arial"/>
          <w:lang w:val="uk-UA"/>
        </w:rPr>
        <w:t xml:space="preserve">вартості замовленого тренінгу в разі його скасування або внесення до нього змін на вимогу </w:t>
      </w:r>
      <w:r w:rsidR="000201E0" w:rsidRPr="00F81DC5">
        <w:rPr>
          <w:rFonts w:cs="Arial"/>
        </w:rPr>
        <w:t>GIZ</w:t>
      </w:r>
      <w:r w:rsidR="000201E0" w:rsidRPr="00B94EF0">
        <w:rPr>
          <w:rFonts w:cs="Arial"/>
          <w:lang w:val="ru-RU"/>
        </w:rPr>
        <w:t xml:space="preserve"> </w:t>
      </w:r>
      <w:r w:rsidR="003805F3">
        <w:rPr>
          <w:rFonts w:cs="Arial"/>
          <w:lang w:val="uk-UA"/>
        </w:rPr>
        <w:t xml:space="preserve">пізніше, ніж за </w:t>
      </w:r>
      <w:r w:rsidR="000201E0" w:rsidRPr="00B94EF0">
        <w:rPr>
          <w:rFonts w:cs="Arial"/>
          <w:lang w:val="ru-RU"/>
        </w:rPr>
        <w:t>7 (</w:t>
      </w:r>
      <w:r w:rsidR="003805F3">
        <w:rPr>
          <w:rFonts w:cs="Arial"/>
          <w:lang w:val="uk-UA"/>
        </w:rPr>
        <w:t>сім</w:t>
      </w:r>
      <w:r w:rsidR="000201E0" w:rsidRPr="00B94EF0">
        <w:rPr>
          <w:rFonts w:cs="Arial"/>
          <w:lang w:val="ru-RU"/>
        </w:rPr>
        <w:t xml:space="preserve">) </w:t>
      </w:r>
      <w:r w:rsidR="003805F3">
        <w:rPr>
          <w:rFonts w:cs="Arial"/>
          <w:lang w:val="uk-UA"/>
        </w:rPr>
        <w:t>календарних днів до дати його початку</w:t>
      </w:r>
      <w:r w:rsidR="000201E0" w:rsidRPr="00B94EF0">
        <w:rPr>
          <w:rFonts w:cs="Arial"/>
          <w:lang w:val="ru-RU"/>
        </w:rPr>
        <w:t xml:space="preserve">. </w:t>
      </w:r>
    </w:p>
    <w:p w14:paraId="52C6D242" w14:textId="720B43D4" w:rsidR="000201E0" w:rsidRPr="00B94EF0" w:rsidRDefault="003805F3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Виконавець надає офіційну відповідь на запит </w:t>
      </w:r>
      <w:r w:rsidR="000201E0" w:rsidRPr="00F81DC5">
        <w:rPr>
          <w:rFonts w:cs="Arial"/>
        </w:rPr>
        <w:t>GIZ</w:t>
      </w:r>
      <w:r w:rsidR="000201E0" w:rsidRPr="00B94EF0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 xml:space="preserve">стосовно скасування замовлення або внесення до нього змін протягом </w:t>
      </w:r>
      <w:r w:rsidR="000201E0" w:rsidRPr="00B94EF0">
        <w:rPr>
          <w:rFonts w:cs="Arial"/>
          <w:lang w:val="uk-UA"/>
        </w:rPr>
        <w:t>2 (</w:t>
      </w:r>
      <w:r>
        <w:rPr>
          <w:rFonts w:cs="Arial"/>
          <w:lang w:val="uk-UA"/>
        </w:rPr>
        <w:t>двох</w:t>
      </w:r>
      <w:r w:rsidR="000201E0" w:rsidRPr="00B94EF0">
        <w:rPr>
          <w:rFonts w:cs="Arial"/>
          <w:lang w:val="uk-UA"/>
        </w:rPr>
        <w:t xml:space="preserve">) </w:t>
      </w:r>
      <w:r>
        <w:rPr>
          <w:rFonts w:cs="Arial"/>
          <w:lang w:val="uk-UA"/>
        </w:rPr>
        <w:t>робочих днів після його отримання</w:t>
      </w:r>
      <w:r w:rsidR="000201E0" w:rsidRPr="00B94EF0">
        <w:rPr>
          <w:rFonts w:cs="Arial"/>
          <w:lang w:val="uk-UA"/>
        </w:rPr>
        <w:t>.</w:t>
      </w:r>
    </w:p>
    <w:p w14:paraId="53F4BFC1" w14:textId="49C81F0B" w:rsidR="00E17DF0" w:rsidRPr="00F81DC5" w:rsidRDefault="003805F3" w:rsidP="00104ECD">
      <w:pPr>
        <w:pStyle w:val="ListParagraph"/>
        <w:numPr>
          <w:ilvl w:val="1"/>
          <w:numId w:val="6"/>
        </w:numPr>
        <w:jc w:val="both"/>
        <w:rPr>
          <w:rStyle w:val="Heading1Char"/>
          <w:rFonts w:cs="Arial"/>
          <w:b w:val="0"/>
          <w:szCs w:val="22"/>
          <w:lang w:val="uk-UA"/>
        </w:rPr>
      </w:pPr>
      <w:r>
        <w:rPr>
          <w:rFonts w:cs="Arial"/>
          <w:b/>
          <w:lang w:val="uk-UA"/>
        </w:rPr>
        <w:t>Результати та звітність</w:t>
      </w:r>
      <w:r w:rsidR="00087999" w:rsidRPr="00F81DC5">
        <w:rPr>
          <w:rFonts w:cs="Arial"/>
          <w:b/>
        </w:rPr>
        <w:t>:</w:t>
      </w:r>
    </w:p>
    <w:p w14:paraId="4AAEDFF7" w14:textId="4F854646" w:rsidR="00E17DF0" w:rsidRPr="00B94EF0" w:rsidRDefault="003805F3" w:rsidP="00D93EF8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Виконавець </w:t>
      </w:r>
      <w:proofErr w:type="spellStart"/>
      <w:r>
        <w:rPr>
          <w:rFonts w:cs="Arial"/>
          <w:lang w:val="uk-UA"/>
        </w:rPr>
        <w:t>зобов</w:t>
      </w:r>
      <w:proofErr w:type="spellEnd"/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язаний</w:t>
      </w:r>
      <w:proofErr w:type="spellEnd"/>
      <w:r>
        <w:rPr>
          <w:rFonts w:cs="Arial"/>
          <w:lang w:val="uk-UA"/>
        </w:rPr>
        <w:t xml:space="preserve"> надати наступні документи</w:t>
      </w:r>
      <w:r w:rsidR="00087999" w:rsidRPr="00F81DC5">
        <w:rPr>
          <w:rFonts w:cs="Arial"/>
          <w:lang w:val="uk-UA"/>
        </w:rPr>
        <w:t>:</w:t>
      </w:r>
    </w:p>
    <w:tbl>
      <w:tblPr>
        <w:tblStyle w:val="TableGrid"/>
        <w:tblW w:w="9224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260"/>
        <w:gridCol w:w="2850"/>
      </w:tblGrid>
      <w:tr w:rsidR="00087999" w:rsidRPr="00F81DC5" w14:paraId="3C5356B2" w14:textId="77777777" w:rsidTr="00141E1C">
        <w:trPr>
          <w:trHeight w:val="510"/>
          <w:jc w:val="center"/>
        </w:trPr>
        <w:tc>
          <w:tcPr>
            <w:tcW w:w="3114" w:type="dxa"/>
          </w:tcPr>
          <w:p w14:paraId="50F4A3E8" w14:textId="3F4870D2" w:rsidR="00087999" w:rsidRPr="00F81DC5" w:rsidRDefault="003805F3" w:rsidP="00127D3B">
            <w:pPr>
              <w:spacing w:after="0"/>
              <w:contextualSpacing/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uk-UA"/>
              </w:rPr>
              <w:t>Звітність/результат</w:t>
            </w:r>
            <w:r w:rsidR="00087999" w:rsidRPr="00F81DC5">
              <w:rPr>
                <w:rFonts w:cs="Arial"/>
                <w:b/>
                <w:bCs/>
                <w:sz w:val="22"/>
                <w:szCs w:val="22"/>
              </w:rPr>
              <w:t xml:space="preserve"> #</w:t>
            </w:r>
          </w:p>
        </w:tc>
        <w:tc>
          <w:tcPr>
            <w:tcW w:w="3260" w:type="dxa"/>
          </w:tcPr>
          <w:p w14:paraId="5440CD40" w14:textId="6888B613" w:rsidR="00087999" w:rsidRPr="00F81DC5" w:rsidRDefault="003805F3" w:rsidP="00127D3B">
            <w:pPr>
              <w:spacing w:after="0"/>
              <w:contextualSpacing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lang w:val="uk-UA"/>
              </w:rPr>
              <w:t>Вимоги до формату</w:t>
            </w:r>
          </w:p>
        </w:tc>
        <w:tc>
          <w:tcPr>
            <w:tcW w:w="2850" w:type="dxa"/>
          </w:tcPr>
          <w:p w14:paraId="550F0583" w14:textId="41A99779" w:rsidR="00087999" w:rsidRPr="00F81DC5" w:rsidRDefault="003805F3" w:rsidP="00127D3B">
            <w:pPr>
              <w:spacing w:after="0"/>
              <w:contextualSpacing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uk-UA"/>
              </w:rPr>
              <w:t>Очікуваний термін виконання, до</w:t>
            </w:r>
          </w:p>
        </w:tc>
      </w:tr>
      <w:tr w:rsidR="00087999" w:rsidRPr="00F81DC5" w14:paraId="779C08D4" w14:textId="77777777" w:rsidTr="00141E1C">
        <w:trPr>
          <w:trHeight w:val="330"/>
          <w:jc w:val="center"/>
        </w:trPr>
        <w:tc>
          <w:tcPr>
            <w:tcW w:w="3114" w:type="dxa"/>
          </w:tcPr>
          <w:p w14:paraId="47FABC73" w14:textId="5EAE7415" w:rsidR="00087999" w:rsidRPr="00F81DC5" w:rsidRDefault="003805F3" w:rsidP="00127D3B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 xml:space="preserve">Рахунок </w:t>
            </w:r>
            <w:r w:rsidR="004777CA" w:rsidRPr="00F81DC5">
              <w:rPr>
                <w:rFonts w:cs="Arial"/>
                <w:sz w:val="22"/>
                <w:szCs w:val="22"/>
              </w:rPr>
              <w:t>Invoice</w:t>
            </w:r>
          </w:p>
        </w:tc>
        <w:tc>
          <w:tcPr>
            <w:tcW w:w="3260" w:type="dxa"/>
          </w:tcPr>
          <w:p w14:paraId="791C58C6" w14:textId="75DD8363" w:rsidR="00087999" w:rsidRPr="00B94EF0" w:rsidRDefault="003805F3" w:rsidP="00127D3B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Англійською або українською та англійською, з підписом та печаткою</w:t>
            </w:r>
          </w:p>
        </w:tc>
        <w:tc>
          <w:tcPr>
            <w:tcW w:w="2850" w:type="dxa"/>
          </w:tcPr>
          <w:p w14:paraId="4F868B55" w14:textId="3029C0C7" w:rsidR="00087999" w:rsidRPr="00F81DC5" w:rsidRDefault="003805F3" w:rsidP="00127D3B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Після кожного тренінгу</w:t>
            </w:r>
          </w:p>
        </w:tc>
      </w:tr>
      <w:tr w:rsidR="004777CA" w:rsidRPr="00F81DC5" w14:paraId="7837DED5" w14:textId="77777777" w:rsidTr="00141E1C">
        <w:trPr>
          <w:trHeight w:val="315"/>
          <w:jc w:val="center"/>
        </w:trPr>
        <w:tc>
          <w:tcPr>
            <w:tcW w:w="3114" w:type="dxa"/>
          </w:tcPr>
          <w:p w14:paraId="6FA21B41" w14:textId="11F6C4D2" w:rsidR="004777CA" w:rsidRPr="00F81DC5" w:rsidRDefault="003805F3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  <w:lang w:val="uk-UA" w:eastAsia="de-DE"/>
              </w:rPr>
              <w:lastRenderedPageBreak/>
              <w:t>Акт виконаних робіт</w:t>
            </w:r>
          </w:p>
        </w:tc>
        <w:tc>
          <w:tcPr>
            <w:tcW w:w="3260" w:type="dxa"/>
          </w:tcPr>
          <w:p w14:paraId="38FC7E6E" w14:textId="254EF46C" w:rsidR="004777CA" w:rsidRPr="00B94EF0" w:rsidRDefault="003805F3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Англійською або українською та англійською, з підписом та печаткою</w:t>
            </w:r>
          </w:p>
        </w:tc>
        <w:tc>
          <w:tcPr>
            <w:tcW w:w="2850" w:type="dxa"/>
          </w:tcPr>
          <w:p w14:paraId="498B1881" w14:textId="5C4D2283" w:rsidR="004777CA" w:rsidRPr="00F81DC5" w:rsidRDefault="003805F3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Після кожного тренінгу</w:t>
            </w:r>
          </w:p>
        </w:tc>
      </w:tr>
      <w:tr w:rsidR="004777CA" w:rsidRPr="00F81DC5" w14:paraId="23AFFC27" w14:textId="77777777" w:rsidTr="00141E1C">
        <w:trPr>
          <w:trHeight w:val="225"/>
          <w:jc w:val="center"/>
        </w:trPr>
        <w:tc>
          <w:tcPr>
            <w:tcW w:w="3114" w:type="dxa"/>
          </w:tcPr>
          <w:p w14:paraId="0A9827CD" w14:textId="64BB7D3E" w:rsidR="004777CA" w:rsidRPr="00F81DC5" w:rsidRDefault="003805F3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  <w:lang w:val="uk-UA" w:eastAsia="de-DE"/>
              </w:rPr>
              <w:t>Актуальний список учасників</w:t>
            </w:r>
            <w:r w:rsidR="004777CA" w:rsidRPr="00F81DC5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0A3B98AD" w14:textId="0B87663A" w:rsidR="004777CA" w:rsidRPr="00B94EF0" w:rsidRDefault="003805F3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eastAsia="Arial" w:cs="Arial"/>
                <w:sz w:val="22"/>
                <w:szCs w:val="22"/>
                <w:lang w:val="uk-UA" w:eastAsia="de-DE"/>
              </w:rPr>
              <w:t xml:space="preserve">Англійською або українською та англійською, у форматі </w:t>
            </w:r>
            <w:r w:rsidR="004777CA" w:rsidRPr="00F81DC5">
              <w:rPr>
                <w:rFonts w:eastAsia="Arial" w:cs="Arial"/>
                <w:sz w:val="22"/>
                <w:szCs w:val="22"/>
                <w:lang w:val="en-US" w:eastAsia="de-DE"/>
              </w:rPr>
              <w:t>Excel</w:t>
            </w:r>
          </w:p>
        </w:tc>
        <w:tc>
          <w:tcPr>
            <w:tcW w:w="2850" w:type="dxa"/>
          </w:tcPr>
          <w:p w14:paraId="2B5CD6FA" w14:textId="120C20AB" w:rsidR="004777CA" w:rsidRPr="00F81DC5" w:rsidRDefault="003805F3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Після кожного тренінгу</w:t>
            </w:r>
          </w:p>
        </w:tc>
      </w:tr>
    </w:tbl>
    <w:p w14:paraId="6135ACDF" w14:textId="77777777" w:rsidR="00F04317" w:rsidRPr="00F81DC5" w:rsidRDefault="00F04317" w:rsidP="00127D3B">
      <w:pPr>
        <w:pStyle w:val="ListParagraph"/>
        <w:ind w:left="0"/>
        <w:jc w:val="both"/>
        <w:rPr>
          <w:rFonts w:eastAsiaTheme="majorEastAsia" w:cs="Arial"/>
          <w:bCs/>
          <w:i/>
        </w:rPr>
      </w:pPr>
    </w:p>
    <w:p w14:paraId="60FA5DF5" w14:textId="3A505468" w:rsidR="00737F6F" w:rsidRPr="00F81DC5" w:rsidRDefault="002E11EA" w:rsidP="00737F6F">
      <w:pPr>
        <w:jc w:val="both"/>
        <w:rPr>
          <w:rFonts w:cs="Arial"/>
          <w:i/>
          <w:iCs/>
          <w:lang w:val="uk-UA"/>
        </w:rPr>
      </w:pPr>
      <w:r>
        <w:rPr>
          <w:rFonts w:eastAsiaTheme="majorEastAsia" w:cs="Arial"/>
          <w:bCs/>
          <w:iCs/>
          <w:lang w:val="uk-UA"/>
        </w:rPr>
        <w:t xml:space="preserve">Виконавець надсилає звітні документи на адресу </w:t>
      </w:r>
      <w:r w:rsidR="00737F6F" w:rsidRPr="00F81DC5">
        <w:rPr>
          <w:rFonts w:cs="Arial"/>
          <w:lang w:val="en-US"/>
        </w:rPr>
        <w:t xml:space="preserve">_______ </w:t>
      </w:r>
      <w:r w:rsidR="00737F6F" w:rsidRPr="00F81DC5">
        <w:rPr>
          <w:rFonts w:cs="Arial"/>
          <w:i/>
          <w:iCs/>
          <w:lang w:val="en-US"/>
        </w:rPr>
        <w:t>(</w:t>
      </w:r>
      <w:r>
        <w:rPr>
          <w:rFonts w:cs="Arial"/>
          <w:i/>
          <w:iCs/>
          <w:lang w:val="uk-UA"/>
        </w:rPr>
        <w:t xml:space="preserve">зазначте </w:t>
      </w:r>
      <w:proofErr w:type="spellStart"/>
      <w:r>
        <w:rPr>
          <w:rFonts w:cs="Arial"/>
          <w:i/>
          <w:iCs/>
          <w:lang w:val="uk-UA"/>
        </w:rPr>
        <w:t>ім</w:t>
      </w:r>
      <w:proofErr w:type="spellEnd"/>
      <w:r>
        <w:rPr>
          <w:rFonts w:cs="Arial"/>
          <w:i/>
          <w:iCs/>
          <w:lang w:val="en-US"/>
        </w:rPr>
        <w:t>’</w:t>
      </w:r>
      <w:r>
        <w:rPr>
          <w:rFonts w:cs="Arial"/>
          <w:i/>
          <w:iCs/>
          <w:lang w:val="uk-UA"/>
        </w:rPr>
        <w:t>я, прізвище, номер телефону, електронну адресу</w:t>
      </w:r>
      <w:r w:rsidR="00737F6F" w:rsidRPr="00F81DC5">
        <w:rPr>
          <w:rFonts w:cs="Arial"/>
          <w:i/>
          <w:iCs/>
          <w:lang w:val="en-US"/>
        </w:rPr>
        <w:t>)</w:t>
      </w:r>
      <w:r w:rsidR="00737F6F" w:rsidRPr="00F81DC5">
        <w:rPr>
          <w:rFonts w:cs="Arial"/>
          <w:i/>
          <w:iCs/>
          <w:color w:val="ED7D31" w:themeColor="accent2"/>
        </w:rPr>
        <w:t xml:space="preserve"> (</w:t>
      </w:r>
      <w:r w:rsidR="000D57E5">
        <w:rPr>
          <w:rFonts w:cs="Arial"/>
          <w:i/>
          <w:iCs/>
          <w:color w:val="ED7D31" w:themeColor="accent2"/>
          <w:lang w:val="uk-UA"/>
        </w:rPr>
        <w:t>отримувач(і) повинен бути визначений під час підготовки контракту відповідальним відділом закупівель</w:t>
      </w:r>
      <w:r w:rsidR="00737F6F" w:rsidRPr="00F81DC5">
        <w:rPr>
          <w:rFonts w:cs="Arial"/>
          <w:i/>
          <w:iCs/>
          <w:color w:val="ED7D31" w:themeColor="accent2"/>
        </w:rPr>
        <w:t>)</w:t>
      </w:r>
    </w:p>
    <w:p w14:paraId="5CB8844A" w14:textId="7FF36D3F" w:rsidR="00A460FE" w:rsidRPr="00F81DC5" w:rsidRDefault="00F04317" w:rsidP="00127D3B">
      <w:pPr>
        <w:pStyle w:val="ListParagraph"/>
        <w:ind w:left="0"/>
        <w:jc w:val="both"/>
        <w:rPr>
          <w:rFonts w:eastAsiaTheme="majorEastAsia" w:cs="Arial"/>
          <w:bCs/>
          <w:iCs/>
        </w:rPr>
      </w:pPr>
      <w:r w:rsidRPr="00F81DC5">
        <w:rPr>
          <w:rFonts w:eastAsiaTheme="majorEastAsia" w:cs="Arial"/>
          <w:bCs/>
          <w:iCs/>
        </w:rPr>
        <w:t xml:space="preserve"> </w:t>
      </w:r>
    </w:p>
    <w:p w14:paraId="167A66C3" w14:textId="77777777" w:rsidR="00141E1C" w:rsidRPr="00F81DC5" w:rsidRDefault="00141E1C" w:rsidP="00127D3B">
      <w:pPr>
        <w:pStyle w:val="ListParagraph"/>
        <w:ind w:left="0"/>
        <w:jc w:val="both"/>
        <w:rPr>
          <w:rStyle w:val="Heading1Char"/>
          <w:rFonts w:cs="Arial"/>
          <w:b w:val="0"/>
          <w:iCs/>
          <w:szCs w:val="22"/>
        </w:rPr>
      </w:pPr>
    </w:p>
    <w:p w14:paraId="63FD79C8" w14:textId="5E110A57" w:rsidR="00ED7487" w:rsidRPr="00B94EF0" w:rsidRDefault="000D57E5" w:rsidP="00104ECD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Style w:val="Heading1Char"/>
          <w:rFonts w:cs="Arial"/>
          <w:b w:val="0"/>
          <w:i/>
          <w:szCs w:val="22"/>
          <w:lang w:val="ru-RU"/>
        </w:rPr>
      </w:pPr>
      <w:r>
        <w:rPr>
          <w:rStyle w:val="Heading1Char"/>
          <w:rFonts w:cs="Arial"/>
          <w:szCs w:val="22"/>
          <w:lang w:val="uk-UA"/>
        </w:rPr>
        <w:t>Концепція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E80A31" w:rsidRPr="00B94EF0">
        <w:rPr>
          <w:rStyle w:val="Heading1Char"/>
          <w:rFonts w:cs="Arial"/>
          <w:szCs w:val="22"/>
          <w:lang w:val="ru-RU"/>
        </w:rPr>
        <w:t xml:space="preserve"> (</w:t>
      </w:r>
      <w:r>
        <w:rPr>
          <w:rStyle w:val="Heading1Char"/>
          <w:rFonts w:cs="Arial"/>
          <w:szCs w:val="22"/>
          <w:lang w:val="uk-UA"/>
        </w:rPr>
        <w:t>технічні та методичні питання</w:t>
      </w:r>
      <w:r w:rsidR="00E80A31" w:rsidRPr="00B94EF0">
        <w:rPr>
          <w:rStyle w:val="Heading1Char"/>
          <w:rFonts w:cs="Arial"/>
          <w:szCs w:val="22"/>
          <w:lang w:val="ru-RU"/>
        </w:rPr>
        <w:t>)</w:t>
      </w:r>
    </w:p>
    <w:p w14:paraId="5D93B956" w14:textId="2FF34D3D" w:rsidR="004851BB" w:rsidRPr="00B94EF0" w:rsidRDefault="000D57E5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lang w:val="uk-UA"/>
        </w:rPr>
        <w:t>Стратегія</w:t>
      </w:r>
      <w:r w:rsidR="004851BB" w:rsidRPr="00B94EF0">
        <w:rPr>
          <w:rFonts w:cs="Arial"/>
          <w:b/>
          <w:lang w:val="ru-RU"/>
        </w:rPr>
        <w:t xml:space="preserve"> (1.1)</w:t>
      </w:r>
      <w:r w:rsidR="004851BB" w:rsidRPr="00B94EF0">
        <w:rPr>
          <w:rFonts w:cs="Arial"/>
          <w:lang w:val="ru-RU"/>
        </w:rPr>
        <w:t>: |</w:t>
      </w:r>
      <w:r w:rsidR="004851BB" w:rsidRPr="00B94EF0">
        <w:rPr>
          <w:rFonts w:cs="Arial"/>
          <w:i/>
          <w:iCs/>
          <w:lang w:val="ru-RU"/>
        </w:rPr>
        <w:t xml:space="preserve"> </w:t>
      </w:r>
      <w:r>
        <w:rPr>
          <w:rFonts w:cs="Arial"/>
          <w:i/>
          <w:iCs/>
          <w:lang w:val="uk-UA"/>
        </w:rPr>
        <w:t>не застосовується</w:t>
      </w:r>
    </w:p>
    <w:p w14:paraId="0739F36F" w14:textId="5A7D2BAD" w:rsidR="004851BB" w:rsidRPr="00B94EF0" w:rsidRDefault="000D57E5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bCs/>
          <w:lang w:val="uk-UA"/>
        </w:rPr>
        <w:t xml:space="preserve">Співпраця </w:t>
      </w:r>
      <w:r w:rsidR="004851BB" w:rsidRPr="00B94EF0">
        <w:rPr>
          <w:rFonts w:cs="Arial"/>
          <w:b/>
          <w:bCs/>
          <w:lang w:val="ru-RU"/>
        </w:rPr>
        <w:t>(1.2)</w:t>
      </w:r>
      <w:r w:rsidR="004851BB" w:rsidRPr="00B94EF0">
        <w:rPr>
          <w:rFonts w:cs="Arial"/>
          <w:lang w:val="ru-RU"/>
        </w:rPr>
        <w:t xml:space="preserve">: </w:t>
      </w:r>
      <w:r>
        <w:rPr>
          <w:rFonts w:cs="Arial"/>
          <w:i/>
          <w:iCs/>
          <w:lang w:val="uk-UA"/>
        </w:rPr>
        <w:t>не застосовується</w:t>
      </w:r>
    </w:p>
    <w:p w14:paraId="553C9EF9" w14:textId="7B73FC9E" w:rsidR="004851BB" w:rsidRPr="00B94EF0" w:rsidRDefault="000D57E5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bCs/>
          <w:lang w:val="uk-UA"/>
        </w:rPr>
        <w:t xml:space="preserve">Керівна структура </w:t>
      </w:r>
      <w:r w:rsidR="004851BB" w:rsidRPr="00B94EF0">
        <w:rPr>
          <w:rFonts w:cs="Arial"/>
          <w:b/>
          <w:bCs/>
          <w:lang w:val="ru-RU"/>
        </w:rPr>
        <w:t>(1.3)</w:t>
      </w:r>
      <w:r w:rsidR="004851BB" w:rsidRPr="00B94EF0">
        <w:rPr>
          <w:rFonts w:cs="Arial"/>
          <w:lang w:val="ru-RU"/>
        </w:rPr>
        <w:t xml:space="preserve">: </w:t>
      </w:r>
      <w:r>
        <w:rPr>
          <w:rFonts w:cs="Arial"/>
          <w:i/>
          <w:iCs/>
          <w:lang w:val="uk-UA"/>
        </w:rPr>
        <w:t>не застосовується</w:t>
      </w:r>
    </w:p>
    <w:p w14:paraId="11AB9266" w14:textId="6C2F8BC9" w:rsidR="004851BB" w:rsidRPr="00B94EF0" w:rsidRDefault="000D57E5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bCs/>
          <w:lang w:val="uk-UA"/>
        </w:rPr>
        <w:t>Процеси</w:t>
      </w:r>
      <w:r w:rsidR="004851BB" w:rsidRPr="00B94EF0">
        <w:rPr>
          <w:rFonts w:cs="Arial"/>
          <w:b/>
          <w:bCs/>
          <w:lang w:val="ru-RU"/>
        </w:rPr>
        <w:t xml:space="preserve"> (1.4)</w:t>
      </w:r>
      <w:r w:rsidR="004851BB" w:rsidRPr="00B94EF0">
        <w:rPr>
          <w:rFonts w:cs="Arial"/>
          <w:lang w:val="ru-RU"/>
        </w:rPr>
        <w:t xml:space="preserve">: </w:t>
      </w:r>
      <w:r>
        <w:rPr>
          <w:rFonts w:cs="Arial"/>
          <w:i/>
          <w:iCs/>
          <w:lang w:val="uk-UA"/>
        </w:rPr>
        <w:t>не застосовується</w:t>
      </w:r>
    </w:p>
    <w:p w14:paraId="7E1C01A8" w14:textId="002EA202" w:rsidR="004851BB" w:rsidRPr="00B94EF0" w:rsidRDefault="000D57E5" w:rsidP="00885778">
      <w:pPr>
        <w:pStyle w:val="ZwischenberschriftmitAbstand"/>
        <w:spacing w:after="0"/>
        <w:jc w:val="both"/>
        <w:rPr>
          <w:rFonts w:cs="Arial"/>
          <w:i/>
          <w:iCs/>
          <w:lang w:val="ru-RU"/>
        </w:rPr>
      </w:pPr>
      <w:r>
        <w:rPr>
          <w:rFonts w:cs="Arial"/>
          <w:b/>
          <w:lang w:val="uk-UA"/>
        </w:rPr>
        <w:t>Навчання та інновації</w:t>
      </w:r>
      <w:r w:rsidR="004851BB" w:rsidRPr="00B94EF0">
        <w:rPr>
          <w:rFonts w:cs="Arial"/>
          <w:lang w:val="ru-RU"/>
        </w:rPr>
        <w:t xml:space="preserve"> </w:t>
      </w:r>
      <w:r w:rsidR="004851BB" w:rsidRPr="00B94EF0">
        <w:rPr>
          <w:rFonts w:cs="Arial"/>
          <w:b/>
          <w:bCs/>
          <w:lang w:val="ru-RU"/>
        </w:rPr>
        <w:t xml:space="preserve">(1.5): </w:t>
      </w:r>
      <w:r>
        <w:rPr>
          <w:rFonts w:cs="Arial"/>
          <w:i/>
          <w:iCs/>
          <w:lang w:val="uk-UA"/>
        </w:rPr>
        <w:t>не застосовується</w:t>
      </w:r>
      <w:bookmarkStart w:id="28" w:name="_Toc127948113"/>
    </w:p>
    <w:p w14:paraId="27720E1A" w14:textId="7F3FE925" w:rsidR="004851BB" w:rsidRPr="00B94EF0" w:rsidRDefault="000D57E5" w:rsidP="00885778">
      <w:pPr>
        <w:pStyle w:val="ZwischenberschriftmitAbstand"/>
        <w:spacing w:after="0"/>
        <w:jc w:val="both"/>
        <w:rPr>
          <w:rFonts w:cs="Arial"/>
          <w:b/>
          <w:bCs/>
          <w:lang w:val="ru-RU"/>
        </w:rPr>
      </w:pPr>
      <w:proofErr w:type="spellStart"/>
      <w:r>
        <w:rPr>
          <w:rFonts w:cs="Arial"/>
          <w:b/>
          <w:bCs/>
          <w:lang w:val="uk-UA"/>
        </w:rPr>
        <w:t>Проєктний</w:t>
      </w:r>
      <w:proofErr w:type="spellEnd"/>
      <w:r>
        <w:rPr>
          <w:rFonts w:cs="Arial"/>
          <w:b/>
          <w:bCs/>
          <w:lang w:val="uk-UA"/>
        </w:rPr>
        <w:t xml:space="preserve"> менеджмент виконавця</w:t>
      </w:r>
      <w:r w:rsidR="004851BB" w:rsidRPr="00B94EF0">
        <w:rPr>
          <w:rFonts w:cs="Arial"/>
          <w:b/>
          <w:bCs/>
          <w:lang w:val="ru-RU"/>
        </w:rPr>
        <w:t xml:space="preserve"> (1.6)</w:t>
      </w:r>
      <w:bookmarkEnd w:id="28"/>
      <w:r w:rsidR="004851BB" w:rsidRPr="00B94EF0">
        <w:rPr>
          <w:rFonts w:cs="Arial"/>
          <w:b/>
          <w:bCs/>
          <w:lang w:val="ru-RU"/>
        </w:rPr>
        <w:t xml:space="preserve">: </w:t>
      </w:r>
      <w:r>
        <w:rPr>
          <w:rFonts w:cs="Arial"/>
          <w:i/>
          <w:iCs/>
          <w:lang w:val="uk-UA"/>
        </w:rPr>
        <w:t>не застосовується</w:t>
      </w:r>
    </w:p>
    <w:p w14:paraId="1C1D3C17" w14:textId="3D82D836" w:rsidR="004A7714" w:rsidRPr="00F81DC5" w:rsidRDefault="000D57E5" w:rsidP="00885778">
      <w:pPr>
        <w:pStyle w:val="Heading2"/>
        <w:jc w:val="both"/>
        <w:rPr>
          <w:rFonts w:cs="Arial"/>
          <w:szCs w:val="22"/>
        </w:rPr>
      </w:pPr>
      <w:bookmarkStart w:id="29" w:name="_Toc119493826"/>
      <w:bookmarkStart w:id="30" w:name="_Toc126094241"/>
      <w:r>
        <w:rPr>
          <w:rFonts w:cs="Arial"/>
          <w:szCs w:val="22"/>
          <w:lang w:val="uk-UA"/>
        </w:rPr>
        <w:t>Інші вимоги</w:t>
      </w:r>
      <w:r w:rsidR="00246DCA" w:rsidRPr="00F81DC5">
        <w:rPr>
          <w:rFonts w:cs="Arial"/>
          <w:szCs w:val="22"/>
        </w:rPr>
        <w:t xml:space="preserve"> (1.7)</w:t>
      </w:r>
      <w:bookmarkEnd w:id="29"/>
      <w:bookmarkEnd w:id="30"/>
    </w:p>
    <w:p w14:paraId="53834D71" w14:textId="2B4EE801" w:rsidR="000B7FA0" w:rsidRPr="00B94EF0" w:rsidRDefault="00FD6019" w:rsidP="00104ECD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Спроможність провести усі тренінги, зазначені в переліку для відповідного лоту</w:t>
      </w:r>
    </w:p>
    <w:p w14:paraId="2F1297E1" w14:textId="77777777" w:rsidR="000B7FA0" w:rsidRPr="00B94EF0" w:rsidRDefault="000B7FA0" w:rsidP="000B7FA0">
      <w:pPr>
        <w:pStyle w:val="ListParagraph"/>
        <w:shd w:val="clear" w:color="auto" w:fill="FFFFFF" w:themeFill="background1"/>
        <w:spacing w:after="0"/>
        <w:jc w:val="both"/>
        <w:rPr>
          <w:rFonts w:cs="Arial"/>
          <w:lang w:val="ru-RU"/>
        </w:rPr>
      </w:pPr>
    </w:p>
    <w:p w14:paraId="3920A8AC" w14:textId="7E8C4E90" w:rsidR="001E6E2C" w:rsidRPr="00B94EF0" w:rsidRDefault="00FD6019" w:rsidP="000B7FA0">
      <w:pPr>
        <w:pStyle w:val="ListParagraph"/>
        <w:shd w:val="clear" w:color="auto" w:fill="FFFFFF" w:themeFill="background1"/>
        <w:spacing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Для отримання максимальної кількості балів за результатами технічного оцінювання учасник конкурсу повинен бути спроможний забезпечити проведення усіх тренінгів згідно з переліком у п. 1.7.1 файлу технічного оцінювання відповідного лоту</w:t>
      </w:r>
      <w:r w:rsidR="000B7FA0" w:rsidRPr="00B94EF0">
        <w:rPr>
          <w:rFonts w:cs="Arial"/>
          <w:lang w:val="ru-RU"/>
        </w:rPr>
        <w:t>.</w:t>
      </w:r>
      <w:r w:rsidR="001E6E2C" w:rsidRPr="00B94EF0">
        <w:rPr>
          <w:rFonts w:cs="Arial"/>
          <w:lang w:val="ru-RU"/>
        </w:rPr>
        <w:t xml:space="preserve"> </w:t>
      </w:r>
    </w:p>
    <w:p w14:paraId="769BE3A7" w14:textId="77777777" w:rsidR="00141E1C" w:rsidRPr="00F81DC5" w:rsidRDefault="00141E1C" w:rsidP="00141E1C">
      <w:pPr>
        <w:pStyle w:val="ListParagraph"/>
        <w:spacing w:after="0"/>
        <w:ind w:left="349" w:right="1813"/>
        <w:jc w:val="both"/>
        <w:rPr>
          <w:rFonts w:cs="Arial"/>
          <w:lang w:val="uk-UA"/>
        </w:rPr>
      </w:pPr>
      <w:bookmarkStart w:id="31" w:name="_Ref508122918"/>
      <w:bookmarkStart w:id="32" w:name="_Ref508122930"/>
      <w:bookmarkStart w:id="33" w:name="_Toc508620005"/>
      <w:bookmarkStart w:id="34" w:name="_Toc119493828"/>
      <w:bookmarkStart w:id="35" w:name="_Toc127948115"/>
    </w:p>
    <w:p w14:paraId="09CE9F44" w14:textId="6A129E9B" w:rsidR="00312415" w:rsidRPr="00F81DC5" w:rsidRDefault="00FD6019" w:rsidP="00104ECD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cs="Arial"/>
          <w:b/>
        </w:rPr>
      </w:pPr>
      <w:r>
        <w:rPr>
          <w:rStyle w:val="Heading1Char"/>
          <w:rFonts w:cs="Arial"/>
          <w:szCs w:val="22"/>
          <w:lang w:val="uk-UA"/>
        </w:rPr>
        <w:t xml:space="preserve">Кадрова концепція </w:t>
      </w:r>
      <w:bookmarkEnd w:id="31"/>
      <w:bookmarkEnd w:id="32"/>
      <w:bookmarkEnd w:id="33"/>
      <w:bookmarkEnd w:id="34"/>
      <w:bookmarkEnd w:id="35"/>
      <w:r w:rsidR="00E80A31" w:rsidRPr="00F81DC5">
        <w:rPr>
          <w:rStyle w:val="Heading1Char"/>
          <w:rFonts w:cs="Arial"/>
          <w:szCs w:val="22"/>
        </w:rPr>
        <w:t>(</w:t>
      </w:r>
      <w:r>
        <w:rPr>
          <w:rStyle w:val="Heading1Char"/>
          <w:rFonts w:cs="Arial"/>
          <w:szCs w:val="22"/>
          <w:lang w:val="uk-UA"/>
        </w:rPr>
        <w:t>наявний персонал</w:t>
      </w:r>
      <w:r w:rsidR="00E80A31" w:rsidRPr="00F81DC5">
        <w:rPr>
          <w:rStyle w:val="Heading1Char"/>
          <w:rFonts w:cs="Arial"/>
          <w:szCs w:val="22"/>
        </w:rPr>
        <w:t xml:space="preserve">) </w:t>
      </w:r>
    </w:p>
    <w:p w14:paraId="385F6C78" w14:textId="60933A25" w:rsidR="00155D73" w:rsidRPr="00F81DC5" w:rsidRDefault="008D523A" w:rsidP="00127D3B">
      <w:pPr>
        <w:jc w:val="both"/>
        <w:rPr>
          <w:rFonts w:cs="Arial"/>
        </w:rPr>
      </w:pPr>
      <w:r>
        <w:rPr>
          <w:rFonts w:cs="Arial"/>
          <w:lang w:val="uk-UA"/>
        </w:rPr>
        <w:t>Виконавець зобов</w:t>
      </w:r>
      <w:r>
        <w:rPr>
          <w:rFonts w:cs="Arial"/>
          <w:lang w:val="en-US"/>
        </w:rPr>
        <w:t>’</w:t>
      </w:r>
      <w:r>
        <w:rPr>
          <w:rFonts w:cs="Arial"/>
          <w:lang w:val="uk-UA"/>
        </w:rPr>
        <w:t>язаний надати працівників, які можуть виконувати зазначені функції та завдання відповідно до даних у своїх резюме</w:t>
      </w:r>
      <w:r w:rsidR="00155D73" w:rsidRPr="00F81DC5">
        <w:rPr>
          <w:rFonts w:cs="Arial"/>
        </w:rPr>
        <w:t xml:space="preserve"> (</w:t>
      </w:r>
      <w:r>
        <w:rPr>
          <w:rFonts w:cs="Arial"/>
          <w:lang w:val="uk-UA"/>
        </w:rPr>
        <w:t>див. розділ</w:t>
      </w:r>
      <w:r w:rsidR="00155D73" w:rsidRPr="00F81DC5">
        <w:rPr>
          <w:rFonts w:cs="Arial"/>
        </w:rPr>
        <w:t xml:space="preserve"> </w:t>
      </w:r>
      <w:r w:rsidR="00F40FC7" w:rsidRPr="00F81DC5">
        <w:rPr>
          <w:rFonts w:cs="Arial"/>
        </w:rPr>
        <w:t>1</w:t>
      </w:r>
      <w:r w:rsidR="00A74C40" w:rsidRPr="00F81DC5">
        <w:rPr>
          <w:rFonts w:cs="Arial"/>
          <w:lang w:val="uk-UA"/>
        </w:rPr>
        <w:t>0</w:t>
      </w:r>
      <w:r w:rsidR="00155D73" w:rsidRPr="00F81DC5">
        <w:rPr>
          <w:rFonts w:cs="Arial"/>
        </w:rPr>
        <w:t>)</w:t>
      </w:r>
      <w:r>
        <w:rPr>
          <w:rFonts w:cs="Arial"/>
          <w:lang w:val="uk-UA"/>
        </w:rPr>
        <w:t xml:space="preserve"> і мають необхідну кваліфікацію</w:t>
      </w:r>
      <w:r w:rsidR="00155D73" w:rsidRPr="00F81DC5">
        <w:rPr>
          <w:rFonts w:cs="Arial"/>
        </w:rPr>
        <w:t>.</w:t>
      </w:r>
    </w:p>
    <w:p w14:paraId="655EF605" w14:textId="244A3349" w:rsidR="00325404" w:rsidRPr="00B94EF0" w:rsidRDefault="008D523A" w:rsidP="00127D3B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>Зазначені нижче вимоги до кваліфікації є необхідними для отримання максимальної кількості балів за результатами технічного оцінювання</w:t>
      </w:r>
      <w:r w:rsidR="00325404" w:rsidRPr="00B94EF0">
        <w:rPr>
          <w:rFonts w:cs="Arial"/>
          <w:lang w:val="ru-RU"/>
        </w:rPr>
        <w:t>.</w:t>
      </w:r>
    </w:p>
    <w:p w14:paraId="2DCDA70F" w14:textId="71F7C2D6" w:rsidR="00115198" w:rsidRPr="00B94EF0" w:rsidRDefault="00115198" w:rsidP="00127D3B">
      <w:pPr>
        <w:pStyle w:val="ZulschenderText"/>
        <w:jc w:val="both"/>
        <w:rPr>
          <w:rFonts w:cs="Arial"/>
          <w:b/>
          <w:lang w:val="ru-RU"/>
        </w:rPr>
      </w:pPr>
    </w:p>
    <w:p w14:paraId="2AEC9AE6" w14:textId="12C57658" w:rsidR="00115198" w:rsidRPr="00A277C6" w:rsidRDefault="008D523A" w:rsidP="00115198">
      <w:pPr>
        <w:rPr>
          <w:rFonts w:cs="Arial"/>
          <w:b/>
          <w:bCs/>
          <w:lang w:val="uk-UA"/>
        </w:rPr>
      </w:pPr>
      <w:bookmarkStart w:id="36" w:name="_Toc119493831"/>
      <w:bookmarkStart w:id="37" w:name="_Toc126094245"/>
      <w:bookmarkStart w:id="38" w:name="_Ref508121809"/>
      <w:bookmarkStart w:id="39" w:name="_Toc508620008"/>
      <w:bookmarkStart w:id="40" w:name="_Toc119493832"/>
      <w:bookmarkStart w:id="41" w:name="_Hlk119492412"/>
      <w:r>
        <w:rPr>
          <w:rFonts w:cs="Arial"/>
          <w:b/>
          <w:bCs/>
          <w:lang w:val="uk-UA"/>
        </w:rPr>
        <w:t>Група короткострокових експертів у складі не менше 3 осіб</w:t>
      </w:r>
      <w:bookmarkEnd w:id="36"/>
      <w:bookmarkEnd w:id="37"/>
    </w:p>
    <w:p w14:paraId="51FF2605" w14:textId="0FFAA722" w:rsidR="00115198" w:rsidRPr="00B94EF0" w:rsidRDefault="00F07798" w:rsidP="00F07798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>Для технічного оцінювання розраховується середній показник кваліфікації усіх зазначених членів групи експертів</w:t>
      </w:r>
      <w:r w:rsidR="00115198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Ми просимо надіслати резюме кожного учасника групи експертів </w:t>
      </w:r>
      <w:r w:rsidR="00115198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 xml:space="preserve">див. вимоги до формату пропозиції у розділі </w:t>
      </w:r>
      <w:r w:rsidR="00115198" w:rsidRPr="00B94EF0">
        <w:rPr>
          <w:rFonts w:cs="Arial"/>
          <w:lang w:val="ru-RU"/>
        </w:rPr>
        <w:t>1</w:t>
      </w:r>
      <w:r w:rsidR="00115198" w:rsidRPr="00F81DC5">
        <w:rPr>
          <w:rFonts w:cs="Arial"/>
          <w:lang w:val="uk-UA"/>
        </w:rPr>
        <w:t>0</w:t>
      </w:r>
      <w:r w:rsidR="00115198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для оцінювання</w:t>
      </w:r>
      <w:r w:rsidR="00115198" w:rsidRPr="00B94EF0">
        <w:rPr>
          <w:rFonts w:cs="Arial"/>
          <w:lang w:val="ru-RU"/>
        </w:rPr>
        <w:t>.</w:t>
      </w:r>
    </w:p>
    <w:p w14:paraId="1C5D027C" w14:textId="14EA93AB" w:rsidR="00155D73" w:rsidRPr="00F81DC5" w:rsidRDefault="00F07798" w:rsidP="00D93EF8">
      <w:pPr>
        <w:pStyle w:val="ZulschenderText"/>
        <w:jc w:val="both"/>
        <w:rPr>
          <w:rFonts w:cs="Arial"/>
          <w:iCs/>
          <w:color w:val="auto"/>
          <w:u w:val="single"/>
          <w:lang w:val="en-US"/>
        </w:rPr>
      </w:pPr>
      <w:r>
        <w:rPr>
          <w:rFonts w:cs="Arial"/>
          <w:iCs/>
          <w:color w:val="auto"/>
          <w:u w:val="single"/>
          <w:lang w:val="uk-UA"/>
        </w:rPr>
        <w:t>Завдання групи короткострокових експертів</w:t>
      </w:r>
    </w:p>
    <w:p w14:paraId="57D0D96A" w14:textId="3A49CEC6" w:rsidR="00C242BD" w:rsidRPr="00B94EF0" w:rsidRDefault="00F07798" w:rsidP="00104ECD">
      <w:pPr>
        <w:pStyle w:val="ListParagraph"/>
        <w:numPr>
          <w:ilvl w:val="0"/>
          <w:numId w:val="1"/>
        </w:numPr>
        <w:ind w:left="357" w:hanging="357"/>
        <w:jc w:val="both"/>
        <w:rPr>
          <w:rFonts w:cs="Arial"/>
          <w:u w:val="single"/>
          <w:lang w:val="ru-RU"/>
        </w:rPr>
      </w:pPr>
      <w:r>
        <w:rPr>
          <w:rFonts w:cs="Arial"/>
          <w:lang w:val="uk-UA"/>
        </w:rPr>
        <w:t>Проведення тренінгів з розвитку «твердих» навичок</w:t>
      </w:r>
      <w:r w:rsidR="00F36B6A">
        <w:rPr>
          <w:rFonts w:cs="Arial"/>
          <w:lang w:val="uk-UA"/>
        </w:rPr>
        <w:t>, тривалість яких зазначена у Технічному завданні</w:t>
      </w:r>
      <w:r w:rsidR="00C242BD" w:rsidRPr="00B94EF0">
        <w:rPr>
          <w:rFonts w:cs="Arial"/>
          <w:lang w:val="ru-RU"/>
        </w:rPr>
        <w:t xml:space="preserve">. </w:t>
      </w:r>
    </w:p>
    <w:p w14:paraId="41844F85" w14:textId="77777777" w:rsidR="00F36B6A" w:rsidRPr="00B94EF0" w:rsidRDefault="00F36B6A" w:rsidP="00435125">
      <w:pPr>
        <w:jc w:val="both"/>
        <w:rPr>
          <w:rFonts w:cs="Arial"/>
          <w:u w:val="single"/>
          <w:lang w:val="ru-RU"/>
        </w:rPr>
      </w:pPr>
      <w:r>
        <w:rPr>
          <w:rFonts w:cs="Arial"/>
          <w:u w:val="single"/>
          <w:lang w:val="uk-UA"/>
        </w:rPr>
        <w:t>Кваліфікація учасників групи короткострокових експертів</w:t>
      </w:r>
      <w:r w:rsidR="00435125" w:rsidRPr="00B94EF0" w:rsidDel="00435125">
        <w:rPr>
          <w:rFonts w:cs="Arial"/>
          <w:u w:val="single"/>
          <w:lang w:val="ru-RU"/>
        </w:rPr>
        <w:t xml:space="preserve"> </w:t>
      </w:r>
    </w:p>
    <w:p w14:paraId="7495C7F3" w14:textId="7313C620" w:rsidR="00E46D6C" w:rsidRPr="00B94EF0" w:rsidRDefault="00F36B6A" w:rsidP="00435125">
      <w:pPr>
        <w:jc w:val="both"/>
        <w:rPr>
          <w:rFonts w:cs="Arial"/>
          <w:i/>
          <w:iCs/>
          <w:lang w:val="ru-RU"/>
        </w:rPr>
      </w:pPr>
      <w:r w:rsidRPr="00F36B6A">
        <w:rPr>
          <w:rFonts w:cs="Arial"/>
          <w:lang w:val="uk-UA"/>
        </w:rPr>
        <w:lastRenderedPageBreak/>
        <w:t>Освіта</w:t>
      </w:r>
      <w:r w:rsidR="00E46D6C" w:rsidRPr="00B94EF0">
        <w:rPr>
          <w:rFonts w:cs="Arial"/>
          <w:lang w:val="ru-RU"/>
        </w:rPr>
        <w:t xml:space="preserve"> (2.</w:t>
      </w:r>
      <w:r w:rsidR="00B261E7" w:rsidRPr="00B94EF0">
        <w:rPr>
          <w:rFonts w:cs="Arial"/>
          <w:lang w:val="ru-RU"/>
        </w:rPr>
        <w:t>6</w:t>
      </w:r>
      <w:r w:rsidR="00E46D6C" w:rsidRPr="00B94EF0">
        <w:rPr>
          <w:rFonts w:cs="Arial"/>
          <w:lang w:val="ru-RU"/>
        </w:rPr>
        <w:t xml:space="preserve">.1): </w:t>
      </w:r>
      <w:r>
        <w:rPr>
          <w:rFonts w:cs="Arial"/>
          <w:lang w:val="uk-UA"/>
        </w:rPr>
        <w:t>ступінь бакалавра або магістра педагогічних наук</w:t>
      </w:r>
      <w:r w:rsidR="00CD13D3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>інформаційних технологій, бухгалтерського обліку, прикладної математики, технологій автоматизації та комп</w:t>
      </w:r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ютерної</w:t>
      </w:r>
      <w:proofErr w:type="spellEnd"/>
      <w:r>
        <w:rPr>
          <w:rFonts w:cs="Arial"/>
          <w:lang w:val="uk-UA"/>
        </w:rPr>
        <w:t xml:space="preserve"> інтеграції, менеджменту, економічної кібернетики, бізнес-аналізу, тощо</w:t>
      </w:r>
      <w:r w:rsidR="00CD13D3" w:rsidRPr="00B94EF0">
        <w:rPr>
          <w:rFonts w:cs="Arial"/>
          <w:lang w:val="ru-RU"/>
        </w:rPr>
        <w:t xml:space="preserve">. </w:t>
      </w:r>
    </w:p>
    <w:p w14:paraId="3124B27C" w14:textId="5A430410" w:rsidR="00E46D6C" w:rsidRPr="00B94EF0" w:rsidRDefault="006855F0" w:rsidP="00104ECD">
      <w:pPr>
        <w:pStyle w:val="ListParagraph"/>
        <w:numPr>
          <w:ilvl w:val="0"/>
          <w:numId w:val="1"/>
        </w:numPr>
        <w:ind w:left="357" w:hanging="357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Мова </w:t>
      </w:r>
      <w:r w:rsidR="00E46D6C" w:rsidRPr="00B94EF0">
        <w:rPr>
          <w:rFonts w:cs="Arial"/>
          <w:lang w:val="ru-RU"/>
        </w:rPr>
        <w:t>(2.</w:t>
      </w:r>
      <w:r w:rsidR="00B261E7" w:rsidRPr="00B94EF0">
        <w:rPr>
          <w:rFonts w:cs="Arial"/>
          <w:lang w:val="ru-RU"/>
        </w:rPr>
        <w:t>6</w:t>
      </w:r>
      <w:r w:rsidR="00E46D6C" w:rsidRPr="00B94EF0">
        <w:rPr>
          <w:rFonts w:cs="Arial"/>
          <w:lang w:val="ru-RU"/>
        </w:rPr>
        <w:t>.2):</w:t>
      </w:r>
      <w:r w:rsidR="00EF1802" w:rsidRPr="00B94EF0">
        <w:rPr>
          <w:rFonts w:cs="Arial"/>
          <w:lang w:val="ru-RU"/>
        </w:rPr>
        <w:t xml:space="preserve"> </w:t>
      </w:r>
      <w:bookmarkStart w:id="42" w:name="_Hlk113025665"/>
      <w:r>
        <w:rPr>
          <w:rFonts w:cs="Arial"/>
          <w:lang w:val="uk-UA"/>
        </w:rPr>
        <w:t xml:space="preserve">рівень володіння українською мовою </w:t>
      </w:r>
      <w:r w:rsidR="00EF1802" w:rsidRPr="00F81DC5">
        <w:rPr>
          <w:rFonts w:cs="Arial"/>
          <w:lang w:val="en-US"/>
        </w:rPr>
        <w:t>C</w:t>
      </w:r>
      <w:r w:rsidR="00EF1802" w:rsidRPr="00B94EF0">
        <w:rPr>
          <w:rFonts w:cs="Arial"/>
          <w:lang w:val="ru-RU"/>
        </w:rPr>
        <w:t>2</w:t>
      </w:r>
      <w:r w:rsidRPr="00B94EF0">
        <w:rPr>
          <w:rFonts w:cs="Arial"/>
          <w:lang w:val="ru-RU"/>
        </w:rPr>
        <w:t xml:space="preserve"> </w:t>
      </w:r>
      <w:r w:rsidR="00EF1802" w:rsidRPr="00B94EF0">
        <w:rPr>
          <w:rFonts w:cs="Arial"/>
          <w:lang w:val="ru-RU"/>
        </w:rPr>
        <w:t>/</w:t>
      </w:r>
      <w:bookmarkEnd w:id="42"/>
      <w:r w:rsidR="00E46D6C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носій української мови</w:t>
      </w:r>
    </w:p>
    <w:p w14:paraId="67E0069A" w14:textId="208D4244" w:rsidR="00E46D6C" w:rsidRPr="00B94EF0" w:rsidRDefault="006855F0" w:rsidP="00104ECD">
      <w:pPr>
        <w:pStyle w:val="ListParagraph"/>
        <w:numPr>
          <w:ilvl w:val="0"/>
          <w:numId w:val="1"/>
        </w:numPr>
        <w:ind w:left="357" w:hanging="357"/>
        <w:jc w:val="both"/>
        <w:rPr>
          <w:rFonts w:cs="Arial"/>
          <w:lang w:val="ru-RU"/>
        </w:rPr>
      </w:pPr>
      <w:r>
        <w:rPr>
          <w:rFonts w:cs="Arial"/>
          <w:lang w:val="uk-UA"/>
        </w:rPr>
        <w:t>Загальний професійний досвід</w:t>
      </w:r>
      <w:r w:rsidR="00E46D6C" w:rsidRPr="00B94EF0">
        <w:rPr>
          <w:rFonts w:cs="Arial"/>
          <w:lang w:val="ru-RU"/>
        </w:rPr>
        <w:t xml:space="preserve"> (2.</w:t>
      </w:r>
      <w:r w:rsidR="00B261E7" w:rsidRPr="00B94EF0">
        <w:rPr>
          <w:rFonts w:cs="Arial"/>
          <w:lang w:val="ru-RU"/>
        </w:rPr>
        <w:t>6</w:t>
      </w:r>
      <w:r w:rsidR="00E46D6C" w:rsidRPr="00B94EF0">
        <w:rPr>
          <w:rFonts w:cs="Arial"/>
          <w:lang w:val="ru-RU"/>
        </w:rPr>
        <w:t xml:space="preserve">.3): </w:t>
      </w:r>
      <w:r w:rsidR="00960AFA" w:rsidRPr="00B94EF0">
        <w:rPr>
          <w:rFonts w:cs="Arial"/>
          <w:lang w:val="ru-RU"/>
        </w:rPr>
        <w:t xml:space="preserve">5 </w:t>
      </w:r>
      <w:r>
        <w:rPr>
          <w:rFonts w:cs="Arial"/>
          <w:lang w:val="uk-UA"/>
        </w:rPr>
        <w:t>років досвіду роботи в освітній галузі</w:t>
      </w:r>
      <w:r w:rsidR="00960AFA" w:rsidRPr="00B94EF0">
        <w:rPr>
          <w:rFonts w:cs="Arial"/>
          <w:lang w:val="ru-RU"/>
        </w:rPr>
        <w:t xml:space="preserve">. </w:t>
      </w:r>
    </w:p>
    <w:p w14:paraId="546AAA2C" w14:textId="4D4AB61C" w:rsidR="0055570E" w:rsidRPr="00B94EF0" w:rsidRDefault="006855F0" w:rsidP="00104ECD">
      <w:pPr>
        <w:pStyle w:val="ListParagraph"/>
        <w:numPr>
          <w:ilvl w:val="0"/>
          <w:numId w:val="1"/>
        </w:numPr>
        <w:ind w:left="357" w:hanging="357"/>
        <w:jc w:val="both"/>
        <w:rPr>
          <w:rFonts w:cs="Arial"/>
          <w:lang w:val="ru-RU"/>
        </w:rPr>
      </w:pPr>
      <w:r>
        <w:rPr>
          <w:rFonts w:cs="Arial"/>
          <w:lang w:val="uk-UA"/>
        </w:rPr>
        <w:t>Спеціальний професійний досвід</w:t>
      </w:r>
      <w:r w:rsidR="00E46D6C" w:rsidRPr="00B94EF0">
        <w:rPr>
          <w:rFonts w:cs="Arial"/>
          <w:lang w:val="ru-RU"/>
        </w:rPr>
        <w:t xml:space="preserve"> (2.</w:t>
      </w:r>
      <w:r w:rsidR="00B261E7" w:rsidRPr="00B94EF0">
        <w:rPr>
          <w:rFonts w:cs="Arial"/>
          <w:lang w:val="ru-RU"/>
        </w:rPr>
        <w:t>6</w:t>
      </w:r>
      <w:r w:rsidR="00E46D6C" w:rsidRPr="00B94EF0">
        <w:rPr>
          <w:rFonts w:cs="Arial"/>
          <w:lang w:val="ru-RU"/>
        </w:rPr>
        <w:t xml:space="preserve">.4): </w:t>
      </w:r>
      <w:r w:rsidR="0055570E" w:rsidRPr="00B94EF0">
        <w:rPr>
          <w:rFonts w:cs="Arial"/>
          <w:lang w:val="ru-RU"/>
        </w:rPr>
        <w:t xml:space="preserve">3 </w:t>
      </w:r>
      <w:r>
        <w:rPr>
          <w:rFonts w:cs="Arial"/>
          <w:lang w:val="uk-UA"/>
        </w:rPr>
        <w:t>роки досвіду з проведення тренінгів з розвитку «твердих» навичок та надання відповідних послуг</w:t>
      </w:r>
      <w:r w:rsidR="002D3420" w:rsidRPr="00B94EF0">
        <w:rPr>
          <w:rFonts w:cs="Arial"/>
          <w:lang w:val="ru-RU"/>
        </w:rPr>
        <w:t>.</w:t>
      </w:r>
    </w:p>
    <w:p w14:paraId="5EA8AC50" w14:textId="771C49EB" w:rsidR="000E1CC3" w:rsidRPr="00F81DC5" w:rsidRDefault="006855F0" w:rsidP="00104ECD">
      <w:pPr>
        <w:pStyle w:val="Heading1"/>
        <w:numPr>
          <w:ilvl w:val="0"/>
          <w:numId w:val="6"/>
        </w:numPr>
        <w:jc w:val="both"/>
        <w:rPr>
          <w:rFonts w:cs="Arial"/>
          <w:szCs w:val="22"/>
          <w:lang w:val="uk-UA"/>
        </w:rPr>
      </w:pPr>
      <w:bookmarkStart w:id="43" w:name="_Toc126094246"/>
      <w:r>
        <w:rPr>
          <w:rFonts w:cs="Arial"/>
          <w:szCs w:val="22"/>
          <w:lang w:val="uk-UA"/>
        </w:rPr>
        <w:t>Витрати</w:t>
      </w:r>
      <w:bookmarkEnd w:id="43"/>
      <w:r w:rsidR="00C45BB6" w:rsidRPr="00F81DC5">
        <w:rPr>
          <w:rFonts w:cs="Arial"/>
          <w:szCs w:val="22"/>
          <w:lang w:val="uk-UA"/>
        </w:rPr>
        <w:t xml:space="preserve"> </w:t>
      </w:r>
    </w:p>
    <w:p w14:paraId="722DF611" w14:textId="77777777" w:rsidR="000E1CC3" w:rsidRPr="00F81DC5" w:rsidRDefault="000E1CC3" w:rsidP="00127D3B">
      <w:pPr>
        <w:pStyle w:val="Heading2"/>
        <w:jc w:val="both"/>
        <w:rPr>
          <w:rFonts w:cs="Arial"/>
          <w:szCs w:val="22"/>
          <w:lang w:val="ru-RU"/>
        </w:rPr>
      </w:pPr>
      <w:bookmarkStart w:id="44" w:name="_Toc126094247"/>
    </w:p>
    <w:tbl>
      <w:tblPr>
        <w:tblW w:w="9629" w:type="dxa"/>
        <w:tblLook w:val="04A0" w:firstRow="1" w:lastRow="0" w:firstColumn="1" w:lastColumn="0" w:noHBand="0" w:noVBand="1"/>
      </w:tblPr>
      <w:tblGrid>
        <w:gridCol w:w="1000"/>
        <w:gridCol w:w="5369"/>
        <w:gridCol w:w="1685"/>
        <w:gridCol w:w="1984"/>
      </w:tblGrid>
      <w:tr w:rsidR="000E1CC3" w:rsidRPr="00F81DC5" w14:paraId="7A14917E" w14:textId="77777777" w:rsidTr="000E1CC3">
        <w:trPr>
          <w:trHeight w:val="840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49DB193D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>#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75642760" w14:textId="0A666B6E" w:rsidR="000E1CC3" w:rsidRPr="00F81DC5" w:rsidRDefault="006855F0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>Послуги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1E47957F" w14:textId="0DC88C1F" w:rsidR="000E1CC3" w:rsidRPr="00F81DC5" w:rsidRDefault="006855F0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>Од. вимірювання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3B3EFA49" w14:textId="4B1CC95D" w:rsidR="000E1CC3" w:rsidRPr="00F81DC5" w:rsidRDefault="006855F0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 xml:space="preserve">Кількість </w:t>
            </w:r>
          </w:p>
        </w:tc>
      </w:tr>
      <w:tr w:rsidR="000E1CC3" w:rsidRPr="00F81DC5" w14:paraId="2C9F293E" w14:textId="77777777" w:rsidTr="000E1CC3">
        <w:trPr>
          <w:trHeight w:val="280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E79DA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4309" w14:textId="0B0B1E95" w:rsidR="000E1CC3" w:rsidRPr="00F81DC5" w:rsidRDefault="001B1FCF" w:rsidP="000E1CC3">
            <w:pPr>
              <w:spacing w:after="0"/>
              <w:rPr>
                <w:rFonts w:eastAsia="Times New Roman" w:cs="Arial"/>
                <w:color w:val="000000"/>
                <w:lang w:val="uk-UA" w:eastAsia="uk-UA"/>
              </w:rPr>
            </w:pPr>
            <w:r>
              <w:rPr>
                <w:rFonts w:eastAsia="Times New Roman" w:cs="Arial"/>
                <w:color w:val="000000"/>
                <w:lang w:val="uk-UA" w:eastAsia="uk-UA"/>
              </w:rPr>
              <w:t>ЛОТ</w:t>
            </w:r>
            <w:r w:rsidR="000E1CC3" w:rsidRPr="00F81DC5">
              <w:rPr>
                <w:rFonts w:eastAsia="Times New Roman" w:cs="Arial"/>
                <w:color w:val="000000"/>
                <w:lang w:val="uk-UA" w:eastAsia="uk-UA"/>
              </w:rPr>
              <w:t xml:space="preserve"> 1, </w:t>
            </w:r>
            <w:r>
              <w:rPr>
                <w:rFonts w:eastAsia="Times New Roman" w:cs="Arial"/>
                <w:color w:val="000000"/>
                <w:lang w:val="uk-UA" w:eastAsia="uk-UA"/>
              </w:rPr>
              <w:t>Базовий рівень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24599BDF" w14:textId="77777777" w:rsidR="000E1CC3" w:rsidRPr="00F81DC5" w:rsidRDefault="000E1CC3" w:rsidP="000E1CC3">
            <w:pPr>
              <w:spacing w:after="0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1CBD7E33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 </w:t>
            </w:r>
          </w:p>
        </w:tc>
      </w:tr>
      <w:tr w:rsidR="000E1CC3" w:rsidRPr="00F81DC5" w14:paraId="4ACE3341" w14:textId="77777777" w:rsidTr="000E1CC3">
        <w:trPr>
          <w:trHeight w:val="1110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0AA2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1.1.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E442" w14:textId="2D399ACE" w:rsidR="000E1CC3" w:rsidRPr="00F81DC5" w:rsidRDefault="00540F73" w:rsidP="000E1CC3">
            <w:pPr>
              <w:spacing w:after="0"/>
              <w:rPr>
                <w:rFonts w:eastAsia="Times New Roman" w:cs="Arial"/>
                <w:i/>
                <w:iCs/>
                <w:color w:val="000000"/>
                <w:lang w:val="uk-UA" w:eastAsia="uk-UA"/>
              </w:rPr>
            </w:pP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Проведення тренінгів з розвитку «твердих» навичок для національного персоналу</w:t>
            </w:r>
            <w:r w:rsidR="009E5648"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 та </w:t>
            </w:r>
            <w:r w:rsidR="009E5648"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персоналу</w:t>
            </w:r>
            <w:r w:rsidR="009E5648"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 </w:t>
            </w: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партнерів</w:t>
            </w:r>
            <w:r w:rsidR="000E1CC3" w:rsidRPr="00F81DC5"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 GIZ </w:t>
            </w: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Україна у форматі онлайн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981C" w14:textId="503F6CEC" w:rsidR="000E1CC3" w:rsidRPr="00F81DC5" w:rsidRDefault="006855F0" w:rsidP="000E1CC3">
            <w:pPr>
              <w:spacing w:after="0"/>
              <w:rPr>
                <w:rFonts w:eastAsia="Times New Roman" w:cs="Arial"/>
                <w:color w:val="000000"/>
                <w:lang w:val="uk-UA" w:eastAsia="uk-UA"/>
              </w:rPr>
            </w:pPr>
            <w:r>
              <w:rPr>
                <w:rFonts w:eastAsia="Times New Roman" w:cs="Arial"/>
                <w:color w:val="000000"/>
                <w:lang w:val="uk-UA" w:eastAsia="uk-UA"/>
              </w:rPr>
              <w:t>Осіб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45BC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150</w:t>
            </w:r>
          </w:p>
        </w:tc>
      </w:tr>
      <w:tr w:rsidR="000E1CC3" w:rsidRPr="00F81DC5" w14:paraId="7E1F6016" w14:textId="77777777" w:rsidTr="000E1CC3">
        <w:trPr>
          <w:trHeight w:val="280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ADB7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 xml:space="preserve">2. 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1C52" w14:textId="3FD1E9F4" w:rsidR="000E1CC3" w:rsidRPr="00F81DC5" w:rsidRDefault="001B1FCF" w:rsidP="000E1CC3">
            <w:pPr>
              <w:spacing w:after="0"/>
              <w:rPr>
                <w:rFonts w:eastAsia="Times New Roman" w:cs="Arial"/>
                <w:color w:val="000000"/>
                <w:lang w:val="uk-UA" w:eastAsia="uk-UA"/>
              </w:rPr>
            </w:pPr>
            <w:r>
              <w:rPr>
                <w:rFonts w:eastAsia="Times New Roman" w:cs="Arial"/>
                <w:color w:val="000000"/>
                <w:lang w:val="uk-UA" w:eastAsia="uk-UA"/>
              </w:rPr>
              <w:t>ЛОТ</w:t>
            </w:r>
            <w:r w:rsidR="000E1CC3" w:rsidRPr="00F81DC5">
              <w:rPr>
                <w:rFonts w:eastAsia="Times New Roman" w:cs="Arial"/>
                <w:color w:val="000000"/>
                <w:lang w:val="uk-UA" w:eastAsia="uk-UA"/>
              </w:rPr>
              <w:t xml:space="preserve"> 2, </w:t>
            </w:r>
            <w:r>
              <w:rPr>
                <w:rFonts w:eastAsia="Times New Roman" w:cs="Arial"/>
                <w:color w:val="000000"/>
                <w:lang w:val="uk-UA" w:eastAsia="uk-UA"/>
              </w:rPr>
              <w:t>Професійний рівень</w:t>
            </w:r>
            <w:r w:rsidR="000E1CC3" w:rsidRPr="00F81DC5">
              <w:rPr>
                <w:rFonts w:eastAsia="Times New Roman" w:cs="Arial"/>
                <w:color w:val="000000"/>
                <w:lang w:val="uk-UA" w:eastAsia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B9B63A2" w14:textId="77777777" w:rsidR="000E1CC3" w:rsidRPr="00F81DC5" w:rsidRDefault="000E1CC3" w:rsidP="000E1CC3">
            <w:pPr>
              <w:spacing w:after="0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734A22A1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 </w:t>
            </w:r>
          </w:p>
        </w:tc>
      </w:tr>
      <w:tr w:rsidR="000E1CC3" w:rsidRPr="00F81DC5" w14:paraId="16B0AF1B" w14:textId="77777777" w:rsidTr="000E1CC3">
        <w:trPr>
          <w:trHeight w:val="1260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37E3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2.1.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B7BD" w14:textId="119F3621" w:rsidR="000E1CC3" w:rsidRPr="00F81DC5" w:rsidRDefault="00540F73" w:rsidP="000E1CC3">
            <w:pPr>
              <w:spacing w:after="0"/>
              <w:rPr>
                <w:rFonts w:eastAsia="Times New Roman" w:cs="Arial"/>
                <w:i/>
                <w:iCs/>
                <w:color w:val="000000"/>
                <w:lang w:val="uk-UA" w:eastAsia="uk-UA"/>
              </w:rPr>
            </w:pP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Проведення тренінгів з розвитку «твердих» навичок для національного персоналу </w:t>
            </w:r>
            <w:r w:rsidR="009E5648"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та персоналу </w:t>
            </w: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партнерів</w:t>
            </w:r>
            <w:r w:rsidRPr="00F81DC5"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 GIZ </w:t>
            </w: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Україна у форматі онлайн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90F2" w14:textId="5A01554F" w:rsidR="000E1CC3" w:rsidRPr="00F81DC5" w:rsidRDefault="006855F0" w:rsidP="000E1CC3">
            <w:pPr>
              <w:spacing w:after="0"/>
              <w:rPr>
                <w:rFonts w:eastAsia="Times New Roman" w:cs="Arial"/>
                <w:color w:val="000000"/>
                <w:lang w:val="uk-UA" w:eastAsia="uk-UA"/>
              </w:rPr>
            </w:pPr>
            <w:r>
              <w:rPr>
                <w:rFonts w:eastAsia="Times New Roman" w:cs="Arial"/>
                <w:color w:val="000000"/>
                <w:lang w:val="uk-UA" w:eastAsia="uk-UA"/>
              </w:rPr>
              <w:t>Осіб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7219" w14:textId="77777777" w:rsidR="000E1CC3" w:rsidRPr="00F81DC5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F81DC5">
              <w:rPr>
                <w:rFonts w:eastAsia="Times New Roman" w:cs="Arial"/>
                <w:color w:val="000000"/>
                <w:lang w:val="uk-UA" w:eastAsia="uk-UA"/>
              </w:rPr>
              <w:t>150</w:t>
            </w:r>
          </w:p>
        </w:tc>
      </w:tr>
    </w:tbl>
    <w:bookmarkEnd w:id="44"/>
    <w:p w14:paraId="120DA07B" w14:textId="23A03562" w:rsidR="003B0F03" w:rsidRPr="00F81DC5" w:rsidRDefault="00540F73" w:rsidP="00104ECD">
      <w:pPr>
        <w:pStyle w:val="Heading1"/>
        <w:numPr>
          <w:ilvl w:val="0"/>
          <w:numId w:val="6"/>
        </w:numPr>
        <w:jc w:val="both"/>
        <w:rPr>
          <w:rFonts w:cs="Arial"/>
          <w:szCs w:val="22"/>
          <w:lang w:val="en-US"/>
        </w:rPr>
      </w:pPr>
      <w:r>
        <w:rPr>
          <w:rFonts w:cs="Arial"/>
          <w:szCs w:val="22"/>
          <w:lang w:val="uk-UA"/>
        </w:rPr>
        <w:t>Внески</w:t>
      </w:r>
      <w:r w:rsidR="00A82C80" w:rsidRPr="00F81DC5">
        <w:rPr>
          <w:rFonts w:cs="Arial"/>
          <w:szCs w:val="22"/>
        </w:rPr>
        <w:fldChar w:fldCharType="begin" w:fldLock="1">
          <w:ffData>
            <w:name w:val="Text85"/>
            <w:enabled/>
            <w:calcOnExit w:val="0"/>
            <w:textInput/>
          </w:ffData>
        </w:fldChar>
      </w:r>
      <w:r w:rsidR="00A82C80" w:rsidRPr="00F81DC5">
        <w:rPr>
          <w:rFonts w:cs="Arial"/>
          <w:szCs w:val="22"/>
        </w:rPr>
        <w:instrText xml:space="preserve"> FORMTEXT </w:instrText>
      </w:r>
      <w:r w:rsidR="00000000">
        <w:rPr>
          <w:rFonts w:cs="Arial"/>
          <w:szCs w:val="22"/>
        </w:rPr>
      </w:r>
      <w:r w:rsidR="00000000">
        <w:rPr>
          <w:rFonts w:cs="Arial"/>
          <w:szCs w:val="22"/>
        </w:rPr>
        <w:fldChar w:fldCharType="separate"/>
      </w:r>
      <w:r w:rsidR="00A82C80" w:rsidRPr="00F81DC5">
        <w:rPr>
          <w:rFonts w:cs="Arial"/>
          <w:szCs w:val="22"/>
        </w:rPr>
        <w:fldChar w:fldCharType="end"/>
      </w:r>
      <w:r w:rsidR="00A82C80" w:rsidRPr="00F81DC5">
        <w:rPr>
          <w:rFonts w:cs="Arial"/>
          <w:szCs w:val="22"/>
        </w:rPr>
        <w:fldChar w:fldCharType="begin" w:fldLock="1">
          <w:ffData>
            <w:name w:val="Text89"/>
            <w:enabled/>
            <w:calcOnExit w:val="0"/>
            <w:textInput/>
          </w:ffData>
        </w:fldChar>
      </w:r>
      <w:r w:rsidR="00A82C80" w:rsidRPr="00F81DC5">
        <w:rPr>
          <w:rFonts w:cs="Arial"/>
          <w:szCs w:val="22"/>
        </w:rPr>
        <w:instrText xml:space="preserve"> FORMTEXT </w:instrText>
      </w:r>
      <w:r w:rsidR="00000000">
        <w:rPr>
          <w:rFonts w:cs="Arial"/>
          <w:szCs w:val="22"/>
        </w:rPr>
      </w:r>
      <w:r w:rsidR="00000000">
        <w:rPr>
          <w:rFonts w:cs="Arial"/>
          <w:szCs w:val="22"/>
        </w:rPr>
        <w:fldChar w:fldCharType="separate"/>
      </w:r>
      <w:r w:rsidR="00A82C80" w:rsidRPr="00F81DC5">
        <w:rPr>
          <w:rFonts w:cs="Arial"/>
          <w:szCs w:val="22"/>
        </w:rPr>
        <w:fldChar w:fldCharType="end"/>
      </w:r>
      <w:r w:rsidR="00A82C80" w:rsidRPr="00F81DC5">
        <w:rPr>
          <w:rFonts w:cs="Arial"/>
          <w:szCs w:val="22"/>
        </w:rPr>
        <w:fldChar w:fldCharType="begin" w:fldLock="1">
          <w:ffData>
            <w:name w:val="Text94"/>
            <w:enabled/>
            <w:calcOnExit w:val="0"/>
            <w:textInput/>
          </w:ffData>
        </w:fldChar>
      </w:r>
      <w:r w:rsidR="00A82C80" w:rsidRPr="00F81DC5">
        <w:rPr>
          <w:rFonts w:cs="Arial"/>
          <w:szCs w:val="22"/>
        </w:rPr>
        <w:instrText xml:space="preserve"> FORMTEXT </w:instrText>
      </w:r>
      <w:r w:rsidR="00000000">
        <w:rPr>
          <w:rFonts w:cs="Arial"/>
          <w:szCs w:val="22"/>
        </w:rPr>
      </w:r>
      <w:r w:rsidR="00000000">
        <w:rPr>
          <w:rFonts w:cs="Arial"/>
          <w:szCs w:val="22"/>
        </w:rPr>
        <w:fldChar w:fldCharType="separate"/>
      </w:r>
      <w:r w:rsidR="00A82C80" w:rsidRPr="00F81DC5">
        <w:rPr>
          <w:rFonts w:cs="Arial"/>
          <w:szCs w:val="22"/>
        </w:rPr>
        <w:fldChar w:fldCharType="end"/>
      </w:r>
      <w:bookmarkStart w:id="45" w:name="_Toc126094251"/>
      <w:r w:rsidR="00A82C80" w:rsidRPr="00F81DC5">
        <w:rPr>
          <w:rFonts w:cs="Arial"/>
          <w:szCs w:val="22"/>
        </w:rPr>
        <w:t xml:space="preserve"> GIZ </w:t>
      </w:r>
      <w:r>
        <w:rPr>
          <w:rFonts w:cs="Arial"/>
          <w:szCs w:val="22"/>
          <w:lang w:val="uk-UA"/>
        </w:rPr>
        <w:t>або інших сторін</w:t>
      </w:r>
      <w:bookmarkEnd w:id="45"/>
      <w:r w:rsidR="00FA295A" w:rsidRPr="00F81DC5">
        <w:rPr>
          <w:rFonts w:cs="Arial"/>
          <w:szCs w:val="22"/>
        </w:rPr>
        <w:t xml:space="preserve"> </w:t>
      </w:r>
    </w:p>
    <w:p w14:paraId="3BE646EA" w14:textId="51E94268" w:rsidR="00A82C80" w:rsidRPr="00B94EF0" w:rsidRDefault="00A82C80" w:rsidP="003B0F03">
      <w:pPr>
        <w:pStyle w:val="Heading1"/>
        <w:ind w:left="349"/>
        <w:jc w:val="both"/>
        <w:rPr>
          <w:rFonts w:cs="Arial"/>
          <w:szCs w:val="22"/>
          <w:lang w:val="ru-RU"/>
        </w:rPr>
      </w:pPr>
      <w:r w:rsidRPr="00F81DC5">
        <w:rPr>
          <w:rFonts w:cs="Arial"/>
          <w:szCs w:val="22"/>
        </w:rPr>
        <w:t>GIZ</w:t>
      </w:r>
      <w:r w:rsidRPr="00B94EF0">
        <w:rPr>
          <w:rFonts w:cs="Arial"/>
          <w:szCs w:val="22"/>
          <w:lang w:val="ru-RU"/>
        </w:rPr>
        <w:t xml:space="preserve"> </w:t>
      </w:r>
      <w:r w:rsidR="00540F73">
        <w:rPr>
          <w:rFonts w:cs="Arial"/>
          <w:szCs w:val="22"/>
          <w:lang w:val="uk-UA"/>
        </w:rPr>
        <w:t>та/або інші сторони повинні надати наступне</w:t>
      </w:r>
      <w:r w:rsidRPr="00B94EF0">
        <w:rPr>
          <w:rFonts w:cs="Arial"/>
          <w:szCs w:val="22"/>
          <w:lang w:val="ru-RU"/>
        </w:rPr>
        <w:t>:</w:t>
      </w:r>
    </w:p>
    <w:p w14:paraId="402D0492" w14:textId="2C9D88BC" w:rsidR="00A6548E" w:rsidRPr="00F81DC5" w:rsidRDefault="00540F73" w:rsidP="00104ECD">
      <w:pPr>
        <w:pStyle w:val="ListParagraph"/>
        <w:numPr>
          <w:ilvl w:val="0"/>
          <w:numId w:val="13"/>
        </w:numPr>
        <w:spacing w:after="0"/>
        <w:ind w:right="1813"/>
        <w:jc w:val="both"/>
        <w:rPr>
          <w:rFonts w:cs="Arial"/>
        </w:rPr>
      </w:pPr>
      <w:r>
        <w:rPr>
          <w:rFonts w:cs="Arial"/>
          <w:lang w:val="uk-UA"/>
        </w:rPr>
        <w:t>Теми тренінгів</w:t>
      </w:r>
    </w:p>
    <w:p w14:paraId="1A152EE1" w14:textId="6514E7FE" w:rsidR="00A6548E" w:rsidRPr="00F81DC5" w:rsidRDefault="00540F73" w:rsidP="00104ECD">
      <w:pPr>
        <w:pStyle w:val="ListParagraph"/>
        <w:numPr>
          <w:ilvl w:val="0"/>
          <w:numId w:val="13"/>
        </w:numPr>
        <w:spacing w:after="0"/>
        <w:ind w:right="-1"/>
        <w:jc w:val="both"/>
        <w:rPr>
          <w:rFonts w:cs="Arial"/>
        </w:rPr>
      </w:pPr>
      <w:r>
        <w:rPr>
          <w:rFonts w:cs="Arial"/>
          <w:lang w:val="uk-UA"/>
        </w:rPr>
        <w:t>Кількість учасників</w:t>
      </w:r>
    </w:p>
    <w:p w14:paraId="39B43F69" w14:textId="4C7C4437" w:rsidR="00A6548E" w:rsidRPr="00F81DC5" w:rsidRDefault="00540F73" w:rsidP="00104ECD">
      <w:pPr>
        <w:pStyle w:val="ListParagraph"/>
        <w:numPr>
          <w:ilvl w:val="0"/>
          <w:numId w:val="13"/>
        </w:numPr>
        <w:spacing w:after="0"/>
        <w:ind w:right="1813"/>
        <w:jc w:val="both"/>
        <w:rPr>
          <w:rFonts w:cs="Arial"/>
        </w:rPr>
      </w:pPr>
      <w:r>
        <w:rPr>
          <w:rFonts w:cs="Arial"/>
          <w:lang w:val="uk-UA"/>
        </w:rPr>
        <w:t>Список учасників для розсилки запрошень</w:t>
      </w:r>
    </w:p>
    <w:p w14:paraId="75CFAD08" w14:textId="77777777" w:rsidR="004E7A98" w:rsidRPr="00F81DC5" w:rsidRDefault="004E7A98" w:rsidP="00127D3B">
      <w:pPr>
        <w:spacing w:line="240" w:lineRule="exact"/>
        <w:contextualSpacing/>
        <w:jc w:val="both"/>
        <w:rPr>
          <w:rFonts w:cs="Arial"/>
        </w:rPr>
      </w:pPr>
    </w:p>
    <w:p w14:paraId="6EC90B8C" w14:textId="256A9BCE" w:rsidR="004E7A98" w:rsidRPr="00F81DC5" w:rsidRDefault="00540F73" w:rsidP="00104ECD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cs="Arial"/>
          <w:b/>
          <w:lang w:val="uk-UA"/>
        </w:rPr>
      </w:pPr>
      <w:bookmarkStart w:id="46" w:name="_Toc127948119"/>
      <w:bookmarkEnd w:id="38"/>
      <w:bookmarkEnd w:id="39"/>
      <w:bookmarkEnd w:id="40"/>
      <w:r>
        <w:rPr>
          <w:rFonts w:cs="Arial"/>
          <w:b/>
          <w:lang w:val="uk-UA"/>
        </w:rPr>
        <w:t>Фінансові умови</w:t>
      </w:r>
      <w:bookmarkEnd w:id="46"/>
    </w:p>
    <w:p w14:paraId="04706561" w14:textId="16B124A6" w:rsidR="00DD731A" w:rsidRPr="00B94EF0" w:rsidRDefault="00540F73" w:rsidP="00104ECD">
      <w:pPr>
        <w:pStyle w:val="ListParagraph"/>
        <w:numPr>
          <w:ilvl w:val="1"/>
          <w:numId w:val="6"/>
        </w:numPr>
        <w:tabs>
          <w:tab w:val="left" w:pos="567"/>
        </w:tabs>
        <w:spacing w:line="240" w:lineRule="exact"/>
        <w:ind w:left="0" w:firstLine="0"/>
        <w:jc w:val="both"/>
        <w:rPr>
          <w:rFonts w:eastAsia="Arial" w:cs="Arial"/>
          <w:b/>
          <w:color w:val="000000"/>
          <w:lang w:val="ru-RU" w:eastAsia="uk-UA"/>
        </w:rPr>
      </w:pPr>
      <w:bookmarkStart w:id="47" w:name="_Toc508620009"/>
      <w:bookmarkStart w:id="48" w:name="_Toc119493833"/>
      <w:bookmarkEnd w:id="41"/>
      <w:r>
        <w:rPr>
          <w:rFonts w:eastAsia="Arial" w:cs="Arial"/>
          <w:b/>
          <w:color w:val="000000"/>
          <w:lang w:val="uk-UA" w:eastAsia="uk-UA"/>
        </w:rPr>
        <w:t>Вартість контракту та очікуваний графік оплати</w:t>
      </w:r>
    </w:p>
    <w:p w14:paraId="5C3C1953" w14:textId="4FE2E7C0" w:rsidR="00BC5328" w:rsidRPr="00B94EF0" w:rsidRDefault="001145C3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  <w:r>
        <w:rPr>
          <w:rFonts w:eastAsia="Times New Roman" w:cs="Arial"/>
          <w:lang w:val="uk-UA" w:eastAsia="uk-UA"/>
        </w:rPr>
        <w:t>Вартість контракту розраховується відповідно до формату комерційної пропозиції</w:t>
      </w:r>
      <w:r w:rsidR="00511A52" w:rsidRPr="00B94EF0">
        <w:rPr>
          <w:rFonts w:eastAsia="Times New Roman" w:cs="Arial"/>
          <w:lang w:val="ru-RU" w:eastAsia="uk-UA"/>
        </w:rPr>
        <w:t>.</w:t>
      </w:r>
    </w:p>
    <w:p w14:paraId="26BFF238" w14:textId="77777777" w:rsidR="00BC5328" w:rsidRPr="00B94EF0" w:rsidRDefault="00BC5328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</w:p>
    <w:p w14:paraId="4F5567B5" w14:textId="289DB231" w:rsidR="00DD731A" w:rsidRPr="00F81DC5" w:rsidRDefault="001145C3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uk-UA" w:eastAsia="uk-UA"/>
        </w:rPr>
      </w:pPr>
      <w:r>
        <w:rPr>
          <w:rStyle w:val="normaltextrun"/>
          <w:rFonts w:cs="Arial"/>
          <w:b/>
          <w:bCs/>
          <w:color w:val="000000"/>
          <w:shd w:val="clear" w:color="auto" w:fill="FFFFFF"/>
          <w:lang w:val="uk-UA"/>
        </w:rPr>
        <w:t>Очікуваний графік оплати</w:t>
      </w:r>
      <w:r w:rsidR="00BC5328" w:rsidRPr="00B94EF0">
        <w:rPr>
          <w:rStyle w:val="normaltextrun"/>
          <w:rFonts w:cs="Arial"/>
          <w:b/>
          <w:bCs/>
          <w:color w:val="000000"/>
          <w:shd w:val="clear" w:color="auto" w:fill="FFFFFF"/>
          <w:lang w:val="ru-RU"/>
        </w:rPr>
        <w:t>:</w:t>
      </w:r>
    </w:p>
    <w:p w14:paraId="2C51079F" w14:textId="77777777" w:rsidR="00941EBC" w:rsidRPr="00B94EF0" w:rsidRDefault="00941EBC" w:rsidP="00941EBC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</w:p>
    <w:p w14:paraId="3B9E2E30" w14:textId="1FCDBBAF" w:rsidR="00941EBC" w:rsidRPr="00F81DC5" w:rsidRDefault="001145C3" w:rsidP="00941EBC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uk-UA" w:eastAsia="uk-UA"/>
        </w:rPr>
      </w:pPr>
      <w:r>
        <w:rPr>
          <w:rFonts w:eastAsia="Times New Roman" w:cs="Arial"/>
          <w:lang w:val="uk-UA" w:eastAsia="uk-UA"/>
        </w:rPr>
        <w:t>Оплата виконаних послуг Виконавця виконується на щомісячній основі</w:t>
      </w:r>
      <w:r w:rsidR="00941EBC" w:rsidRPr="00B94EF0">
        <w:rPr>
          <w:rFonts w:eastAsia="Times New Roman" w:cs="Arial"/>
          <w:lang w:val="ru-RU" w:eastAsia="uk-UA"/>
        </w:rPr>
        <w:t xml:space="preserve">.  </w:t>
      </w:r>
    </w:p>
    <w:p w14:paraId="604020D0" w14:textId="77777777" w:rsidR="005A2CDF" w:rsidRPr="00F81DC5" w:rsidRDefault="005A2CDF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uk-UA" w:eastAsia="uk-UA"/>
        </w:rPr>
      </w:pPr>
    </w:p>
    <w:p w14:paraId="1A785A8E" w14:textId="77777777" w:rsidR="00DD731A" w:rsidRPr="00B94EF0" w:rsidRDefault="00DD731A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</w:p>
    <w:p w14:paraId="5EC187E6" w14:textId="1393C0C8" w:rsidR="00DD731A" w:rsidRPr="00F81DC5" w:rsidRDefault="001145C3" w:rsidP="00104ECD">
      <w:pPr>
        <w:pStyle w:val="ListParagraph"/>
        <w:numPr>
          <w:ilvl w:val="1"/>
          <w:numId w:val="6"/>
        </w:numPr>
        <w:tabs>
          <w:tab w:val="left" w:pos="567"/>
        </w:tabs>
        <w:ind w:left="0" w:firstLine="0"/>
        <w:jc w:val="both"/>
        <w:rPr>
          <w:rFonts w:eastAsia="Arial" w:cs="Arial"/>
          <w:b/>
          <w:color w:val="000000" w:themeColor="text1"/>
          <w:lang w:eastAsia="uk-UA"/>
        </w:rPr>
      </w:pPr>
      <w:bookmarkStart w:id="49" w:name="_Toc127948120"/>
      <w:bookmarkStart w:id="50" w:name="_Hlk119434478"/>
      <w:r>
        <w:rPr>
          <w:rFonts w:eastAsia="Arial" w:cs="Arial"/>
          <w:b/>
          <w:color w:val="000000" w:themeColor="text1"/>
          <w:lang w:val="uk-UA" w:eastAsia="uk-UA"/>
        </w:rPr>
        <w:t>Фінансова пропозиція</w:t>
      </w:r>
      <w:bookmarkEnd w:id="49"/>
    </w:p>
    <w:p w14:paraId="4F74AC9D" w14:textId="6B91CDBB" w:rsidR="009D4770" w:rsidRPr="00DB1F25" w:rsidRDefault="001145C3" w:rsidP="00127D3B">
      <w:pPr>
        <w:spacing w:line="240" w:lineRule="exact"/>
        <w:contextualSpacing/>
        <w:jc w:val="both"/>
        <w:rPr>
          <w:rFonts w:eastAsia="Times New Roman" w:cs="Arial"/>
          <w:i/>
          <w:iCs/>
          <w:color w:val="0070C0"/>
          <w:lang w:val="ru-RU" w:eastAsia="uk-UA"/>
        </w:rPr>
      </w:pPr>
      <w:bookmarkStart w:id="51" w:name="_Toc182888130"/>
      <w:bookmarkStart w:id="52" w:name="_Toc1529432687"/>
      <w:bookmarkStart w:id="53" w:name="_Toc938639465"/>
      <w:bookmarkStart w:id="54" w:name="_Toc29254191"/>
      <w:bookmarkStart w:id="55" w:name="_Toc129786255"/>
      <w:bookmarkStart w:id="56" w:name="_Toc886072847"/>
      <w:bookmarkStart w:id="57" w:name="_Toc1235055489"/>
      <w:bookmarkStart w:id="58" w:name="_Toc992671185"/>
      <w:bookmarkStart w:id="59" w:name="_Toc557158001"/>
      <w:bookmarkStart w:id="60" w:name="_Toc341232982"/>
      <w:bookmarkStart w:id="61" w:name="_Toc1397490027"/>
      <w:bookmarkStart w:id="62" w:name="_Toc1109058053"/>
      <w:bookmarkStart w:id="63" w:name="_Toc641761882"/>
      <w:bookmarkStart w:id="64" w:name="_Toc351300643"/>
      <w:bookmarkStart w:id="65" w:name="_Toc875232065"/>
      <w:bookmarkStart w:id="66" w:name="_Toc1810293648"/>
      <w:bookmarkStart w:id="67" w:name="_Toc2080891136"/>
      <w:bookmarkStart w:id="68" w:name="_Toc1272128919"/>
      <w:bookmarkStart w:id="69" w:name="_Toc1485860475"/>
      <w:bookmarkStart w:id="70" w:name="_Toc1284064032"/>
      <w:bookmarkStart w:id="71" w:name="_Toc1135483894"/>
      <w:bookmarkStart w:id="72" w:name="_Toc1047006116"/>
      <w:bookmarkStart w:id="73" w:name="_Toc1343375975"/>
      <w:bookmarkStart w:id="74" w:name="_Toc735131737"/>
      <w:bookmarkStart w:id="75" w:name="_Toc1445319159"/>
      <w:bookmarkStart w:id="76" w:name="_Toc477079764"/>
      <w:bookmarkStart w:id="77" w:name="_Toc77219847"/>
      <w:bookmarkStart w:id="78" w:name="_Toc282957434"/>
      <w:bookmarkStart w:id="79" w:name="_Toc1918068170"/>
      <w:bookmarkStart w:id="80" w:name="_Toc2013886944"/>
      <w:r>
        <w:rPr>
          <w:rFonts w:eastAsia="Times New Roman" w:cs="Arial"/>
          <w:lang w:val="uk-UA" w:eastAsia="uk-UA"/>
        </w:rPr>
        <w:t>Загальна вартість контракту визначається в гривнях з урахуванням усіх прямих та непрямих витрат, податків та зборів включно з</w:t>
      </w:r>
      <w:r w:rsidR="00415004" w:rsidRPr="00B94EF0">
        <w:rPr>
          <w:rStyle w:val="ZulschenderTextZchn"/>
          <w:rFonts w:cs="Arial"/>
          <w:lang w:val="ru-RU"/>
        </w:rPr>
        <w:t xml:space="preserve"> </w:t>
      </w:r>
      <w:r>
        <w:rPr>
          <w:rStyle w:val="ZulschenderTextZchn"/>
          <w:rFonts w:cs="Arial"/>
          <w:lang w:val="uk-UA"/>
        </w:rPr>
        <w:t>ПДВ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="002052E7" w:rsidRPr="00B94EF0">
        <w:rPr>
          <w:rStyle w:val="ZulschenderTextZchn"/>
          <w:rFonts w:cs="Arial"/>
          <w:i w:val="0"/>
          <w:lang w:val="ru-RU"/>
        </w:rPr>
        <w:t>.</w:t>
      </w:r>
      <w:r w:rsidR="002052E7" w:rsidRPr="00B94EF0">
        <w:rPr>
          <w:rFonts w:eastAsia="Times New Roman" w:cs="Arial"/>
          <w:i/>
          <w:iCs/>
          <w:color w:val="0070C0"/>
          <w:lang w:val="ru-RU" w:eastAsia="uk-UA"/>
        </w:rPr>
        <w:t xml:space="preserve"> </w:t>
      </w:r>
    </w:p>
    <w:p w14:paraId="1A1F313D" w14:textId="6D8BA5A5" w:rsidR="00DD731A" w:rsidRPr="00DB1F25" w:rsidRDefault="00A65157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  <w:r>
        <w:rPr>
          <w:rFonts w:eastAsia="Times New Roman" w:cs="Arial"/>
          <w:lang w:val="uk-UA" w:eastAsia="uk-UA"/>
        </w:rPr>
        <w:lastRenderedPageBreak/>
        <w:t xml:space="preserve">Усі витрати, </w:t>
      </w:r>
      <w:proofErr w:type="spellStart"/>
      <w:r>
        <w:rPr>
          <w:rFonts w:eastAsia="Times New Roman" w:cs="Arial"/>
          <w:lang w:val="uk-UA" w:eastAsia="uk-UA"/>
        </w:rPr>
        <w:t>пов</w:t>
      </w:r>
      <w:proofErr w:type="spellEnd"/>
      <w:r w:rsidRPr="00B94EF0">
        <w:rPr>
          <w:rFonts w:eastAsia="Times New Roman" w:cs="Arial"/>
          <w:lang w:val="ru-RU" w:eastAsia="uk-UA"/>
        </w:rPr>
        <w:t>’</w:t>
      </w:r>
      <w:proofErr w:type="spellStart"/>
      <w:r>
        <w:rPr>
          <w:rFonts w:eastAsia="Times New Roman" w:cs="Arial"/>
          <w:lang w:val="uk-UA" w:eastAsia="uk-UA"/>
        </w:rPr>
        <w:t>язані</w:t>
      </w:r>
      <w:proofErr w:type="spellEnd"/>
      <w:r>
        <w:rPr>
          <w:rFonts w:eastAsia="Times New Roman" w:cs="Arial"/>
          <w:lang w:val="uk-UA" w:eastAsia="uk-UA"/>
        </w:rPr>
        <w:t xml:space="preserve"> з виконанням контракту (напр., витрати на відповідний управлінський персонал), повинні покриватися </w:t>
      </w:r>
      <w:r w:rsidR="00B75B10">
        <w:rPr>
          <w:rFonts w:eastAsia="Times New Roman" w:cs="Arial"/>
          <w:lang w:val="uk-UA" w:eastAsia="uk-UA"/>
        </w:rPr>
        <w:t>сумою вартості контракту. Додаткові витрати не дозволяються</w:t>
      </w:r>
      <w:r w:rsidR="00DD731A" w:rsidRPr="00DB1F25">
        <w:rPr>
          <w:rFonts w:eastAsia="Times New Roman" w:cs="Arial"/>
          <w:lang w:val="ru-RU" w:eastAsia="uk-UA"/>
        </w:rPr>
        <w:t>.</w:t>
      </w:r>
    </w:p>
    <w:p w14:paraId="49274D32" w14:textId="77777777" w:rsidR="00DD731A" w:rsidRPr="00DB1F25" w:rsidRDefault="00DD731A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</w:p>
    <w:bookmarkEnd w:id="50"/>
    <w:p w14:paraId="6B6DB464" w14:textId="0F169695" w:rsidR="00DD731A" w:rsidRPr="00F81DC5" w:rsidRDefault="00B75B10" w:rsidP="00104ECD">
      <w:pPr>
        <w:pStyle w:val="ListParagraph"/>
        <w:numPr>
          <w:ilvl w:val="1"/>
          <w:numId w:val="6"/>
        </w:numPr>
        <w:tabs>
          <w:tab w:val="left" w:pos="567"/>
          <w:tab w:val="left" w:pos="3261"/>
        </w:tabs>
        <w:spacing w:line="240" w:lineRule="exact"/>
        <w:ind w:left="0" w:firstLine="0"/>
        <w:jc w:val="both"/>
        <w:rPr>
          <w:rFonts w:cs="Arial"/>
          <w:b/>
          <w:bCs/>
          <w:lang w:val="uk-UA"/>
        </w:rPr>
      </w:pPr>
      <w:r>
        <w:rPr>
          <w:rFonts w:cs="Arial"/>
          <w:b/>
          <w:bCs/>
          <w:lang w:val="uk-UA"/>
        </w:rPr>
        <w:t>Умови оплати</w:t>
      </w:r>
    </w:p>
    <w:p w14:paraId="6AAE560A" w14:textId="66609AE2" w:rsidR="00DD731A" w:rsidRPr="00B94EF0" w:rsidRDefault="001634E8" w:rsidP="00104ECD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Виконавець отримує повну суму узгодженими частинами після надання послуг</w:t>
      </w:r>
      <w:r w:rsidR="00DD731A" w:rsidRPr="00B94EF0">
        <w:rPr>
          <w:rFonts w:cs="Arial"/>
          <w:lang w:val="ru-RU"/>
        </w:rPr>
        <w:t>;</w:t>
      </w:r>
    </w:p>
    <w:p w14:paraId="3D27A542" w14:textId="010A61A4" w:rsidR="00DD731A" w:rsidRPr="00B94EF0" w:rsidRDefault="001634E8" w:rsidP="00104ECD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Усі платежі виконуються виключно в національній валюті України (гривня) шляхом банківського переказу на банківський рахунок Виконавця</w:t>
      </w:r>
      <w:r w:rsidR="00DD731A" w:rsidRPr="00B94EF0">
        <w:rPr>
          <w:rFonts w:cs="Arial"/>
          <w:lang w:val="ru-RU"/>
        </w:rPr>
        <w:t>;</w:t>
      </w:r>
    </w:p>
    <w:p w14:paraId="34FBB6D5" w14:textId="402DA681" w:rsidR="00DD731A" w:rsidRPr="00B94EF0" w:rsidRDefault="001634E8" w:rsidP="00104ECD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Усі платежі виконуються виключно за виконані роботи/надані послуги </w:t>
      </w:r>
      <w:r w:rsidR="00DD731A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«в розмірі до…»</w:t>
      </w:r>
      <w:r w:rsidR="00DD731A" w:rsidRPr="00B94EF0">
        <w:rPr>
          <w:rFonts w:cs="Arial"/>
          <w:lang w:val="ru-RU"/>
        </w:rPr>
        <w:t>)</w:t>
      </w:r>
      <w:r>
        <w:rPr>
          <w:rFonts w:cs="Arial"/>
          <w:lang w:val="uk-UA"/>
        </w:rPr>
        <w:t xml:space="preserve"> відповідно до звітів, затверджених </w:t>
      </w:r>
      <w:r w:rsidR="00DD731A" w:rsidRPr="00F81DC5">
        <w:rPr>
          <w:rFonts w:cs="Arial"/>
        </w:rPr>
        <w:t>GIZ</w:t>
      </w:r>
      <w:r w:rsidR="00DD731A" w:rsidRPr="00B94EF0">
        <w:rPr>
          <w:rFonts w:cs="Arial"/>
          <w:lang w:val="ru-RU"/>
        </w:rPr>
        <w:t>;</w:t>
      </w:r>
    </w:p>
    <w:p w14:paraId="59DE5E45" w14:textId="66510D62" w:rsidR="00DD731A" w:rsidRPr="00B94EF0" w:rsidRDefault="001634E8" w:rsidP="00104ECD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Усі робочі заходи повинні бути виконані виключно в рамках термінів, зазначених у контракті</w:t>
      </w:r>
      <w:r w:rsidR="00DD731A" w:rsidRPr="00B94EF0">
        <w:rPr>
          <w:rFonts w:cs="Arial"/>
          <w:lang w:val="ru-RU"/>
        </w:rPr>
        <w:t xml:space="preserve">; </w:t>
      </w:r>
    </w:p>
    <w:p w14:paraId="44FE22CF" w14:textId="2BDE16A4" w:rsidR="00DD731A" w:rsidRPr="00F81DC5" w:rsidRDefault="001634E8" w:rsidP="00104ECD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Усі платежі виконуються згідно з </w:t>
      </w:r>
      <w:proofErr w:type="spellStart"/>
      <w:r>
        <w:rPr>
          <w:rFonts w:cs="Arial"/>
          <w:lang w:val="uk-UA"/>
        </w:rPr>
        <w:t>відсканованими</w:t>
      </w:r>
      <w:proofErr w:type="spellEnd"/>
      <w:r>
        <w:rPr>
          <w:rFonts w:cs="Arial"/>
          <w:lang w:val="uk-UA"/>
        </w:rPr>
        <w:t xml:space="preserve"> копіями рахунків та актів виконаних робіт, які надаються в електронному вигляді протягом </w:t>
      </w:r>
      <w:r w:rsidR="00612319" w:rsidRPr="00B94EF0">
        <w:rPr>
          <w:rFonts w:cs="Arial"/>
          <w:lang w:val="ru-RU"/>
        </w:rPr>
        <w:t>7-10</w:t>
      </w:r>
      <w:r w:rsidR="00C0347D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робочих днів після їх надання Виконавцем та затвердження </w:t>
      </w:r>
      <w:r w:rsidR="00EA1665" w:rsidRPr="00F81DC5">
        <w:rPr>
          <w:rFonts w:cs="Arial"/>
        </w:rPr>
        <w:t>GIZ</w:t>
      </w:r>
      <w:r w:rsidR="00EA1665" w:rsidRPr="00B94EF0">
        <w:rPr>
          <w:rFonts w:cs="Arial"/>
          <w:lang w:val="ru-RU"/>
        </w:rPr>
        <w:t>.</w:t>
      </w:r>
      <w:r w:rsidR="0049279D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Рахунок не приймається до оплати за наявності в ньому помилок та/або в разі надання неповного пакету документів для оплати.</w:t>
      </w:r>
    </w:p>
    <w:p w14:paraId="648A3F7B" w14:textId="7CD42A1B" w:rsidR="00DD731A" w:rsidRPr="00F81DC5" w:rsidRDefault="001634E8" w:rsidP="00104ECD">
      <w:pPr>
        <w:pStyle w:val="ListParagraph"/>
        <w:numPr>
          <w:ilvl w:val="1"/>
          <w:numId w:val="6"/>
        </w:numPr>
        <w:tabs>
          <w:tab w:val="left" w:pos="284"/>
        </w:tabs>
        <w:spacing w:line="240" w:lineRule="exact"/>
        <w:ind w:left="0" w:firstLine="0"/>
        <w:jc w:val="both"/>
        <w:rPr>
          <w:rFonts w:cs="Arial"/>
        </w:rPr>
      </w:pPr>
      <w:r>
        <w:rPr>
          <w:rFonts w:cs="Arial"/>
          <w:b/>
          <w:bCs/>
          <w:lang w:val="uk-UA"/>
        </w:rPr>
        <w:t>Вимоги до подання фінансової звітності</w:t>
      </w:r>
    </w:p>
    <w:p w14:paraId="1E954A53" w14:textId="5412F7A2" w:rsidR="00DD731A" w:rsidRPr="00B94EF0" w:rsidRDefault="00923396" w:rsidP="00104ECD">
      <w:pPr>
        <w:numPr>
          <w:ilvl w:val="0"/>
          <w:numId w:val="3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Рахунки, акти виконаних робіт та ін. повинні бути </w:t>
      </w:r>
      <w:proofErr w:type="spellStart"/>
      <w:r>
        <w:rPr>
          <w:rFonts w:cs="Arial"/>
          <w:lang w:val="uk-UA"/>
        </w:rPr>
        <w:t>відскановані</w:t>
      </w:r>
      <w:proofErr w:type="spellEnd"/>
      <w:r>
        <w:rPr>
          <w:rFonts w:cs="Arial"/>
          <w:lang w:val="uk-UA"/>
        </w:rPr>
        <w:t xml:space="preserve"> як один документ у форматі </w:t>
      </w:r>
      <w:r w:rsidR="00DD731A" w:rsidRPr="00F81DC5">
        <w:rPr>
          <w:rFonts w:cs="Arial"/>
        </w:rPr>
        <w:t>PDF</w:t>
      </w:r>
      <w:r w:rsidR="00DD731A" w:rsidRPr="00B94EF0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обсягом до 4 мегабайт</w:t>
      </w:r>
      <w:r w:rsidR="00DD731A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 xml:space="preserve">та надіслані в додатку до електронного повідомлення на адресу представників </w:t>
      </w:r>
      <w:proofErr w:type="spellStart"/>
      <w:r>
        <w:rPr>
          <w:rFonts w:cs="Arial"/>
          <w:lang w:val="uk-UA"/>
        </w:rPr>
        <w:t>проєкту</w:t>
      </w:r>
      <w:proofErr w:type="spellEnd"/>
      <w:r>
        <w:rPr>
          <w:rFonts w:cs="Arial"/>
          <w:lang w:val="uk-UA"/>
        </w:rPr>
        <w:t xml:space="preserve"> </w:t>
      </w:r>
      <w:r w:rsidR="00DD731A" w:rsidRPr="00F81DC5">
        <w:rPr>
          <w:rFonts w:cs="Arial"/>
        </w:rPr>
        <w:t>GIZ</w:t>
      </w:r>
      <w:r w:rsidR="00DD731A" w:rsidRPr="00B94EF0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адреса електронної пошти буде надана додатково</w:t>
      </w:r>
      <w:r w:rsidR="00DD731A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разом з іншими супровідними фінансовими документами відповідно до положень контракту</w:t>
      </w:r>
      <w:r w:rsidR="00DD731A" w:rsidRPr="00B94EF0">
        <w:rPr>
          <w:rFonts w:cs="Arial"/>
          <w:lang w:val="ru-RU"/>
        </w:rPr>
        <w:t xml:space="preserve">; </w:t>
      </w:r>
      <w:r>
        <w:rPr>
          <w:rFonts w:cs="Arial"/>
          <w:lang w:val="uk-UA"/>
        </w:rPr>
        <w:t>технічні документи</w:t>
      </w:r>
      <w:r w:rsidR="00DD731A" w:rsidRPr="00B94EF0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звітність/результати</w:t>
      </w:r>
      <w:r w:rsidR="00DD731A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можуть бути надіслані у цьому ж електронному повідомленні або в окремому повідомленні</w:t>
      </w:r>
      <w:r w:rsidR="00DD731A" w:rsidRPr="00B94EF0">
        <w:rPr>
          <w:rFonts w:cs="Arial"/>
          <w:lang w:val="ru-RU"/>
        </w:rPr>
        <w:t>;</w:t>
      </w:r>
    </w:p>
    <w:p w14:paraId="60511A3B" w14:textId="29164592" w:rsidR="00DD731A" w:rsidRPr="00B94EF0" w:rsidRDefault="002136A8" w:rsidP="00104ECD">
      <w:pPr>
        <w:numPr>
          <w:ilvl w:val="0"/>
          <w:numId w:val="3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Текст електронного повідомлення від Виконавця повинен містити наступне</w:t>
      </w:r>
      <w:r w:rsidR="00DD731A" w:rsidRPr="00B94EF0">
        <w:rPr>
          <w:rFonts w:cs="Arial"/>
          <w:lang w:val="ru-RU"/>
        </w:rPr>
        <w:t>:</w:t>
      </w:r>
    </w:p>
    <w:p w14:paraId="22683F99" w14:textId="30A27E95" w:rsidR="00DD731A" w:rsidRPr="00B94EF0" w:rsidRDefault="002136A8" w:rsidP="00104ECD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Перелік документів у додатку включно з їх назвами, номерами, датами, сумою в гривнях</w:t>
      </w:r>
      <w:r w:rsidR="00DD731A" w:rsidRPr="00B94EF0">
        <w:rPr>
          <w:rFonts w:cs="Arial"/>
          <w:lang w:val="ru-RU"/>
        </w:rPr>
        <w:t>;</w:t>
      </w:r>
    </w:p>
    <w:p w14:paraId="145C9538" w14:textId="09B8BAAA" w:rsidR="00DD731A" w:rsidRPr="00B94EF0" w:rsidRDefault="002136A8" w:rsidP="00104ECD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Підтвердження, що послуги/роботи/товари, зазначені у доданих документах, були надані в повному обсязі</w:t>
      </w:r>
      <w:r w:rsidR="00DD731A" w:rsidRPr="00B94EF0">
        <w:rPr>
          <w:rFonts w:cs="Arial"/>
          <w:lang w:val="ru-RU"/>
        </w:rPr>
        <w:t xml:space="preserve">; </w:t>
      </w:r>
    </w:p>
    <w:p w14:paraId="3ED54781" w14:textId="15625F21" w:rsidR="00DD731A" w:rsidRPr="00B94EF0" w:rsidRDefault="002136A8" w:rsidP="00104ECD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Повне </w:t>
      </w:r>
      <w:proofErr w:type="spellStart"/>
      <w:r>
        <w:rPr>
          <w:rFonts w:cs="Arial"/>
          <w:lang w:val="uk-UA"/>
        </w:rPr>
        <w:t>ім</w:t>
      </w:r>
      <w:proofErr w:type="spellEnd"/>
      <w:r w:rsidRPr="00B94EF0">
        <w:rPr>
          <w:rFonts w:cs="Arial"/>
          <w:lang w:val="ru-RU"/>
        </w:rPr>
        <w:t>’</w:t>
      </w:r>
      <w:r>
        <w:rPr>
          <w:rFonts w:cs="Arial"/>
          <w:lang w:val="uk-UA"/>
        </w:rPr>
        <w:t>я, посада, контактні дані відповідальної особи та повна назва організації;</w:t>
      </w:r>
    </w:p>
    <w:p w14:paraId="1725089E" w14:textId="7CDDB0D1" w:rsidR="00DD731A" w:rsidRPr="00B94EF0" w:rsidRDefault="008C49C9" w:rsidP="00104ECD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Підтвердження, що оригінальні документи </w:t>
      </w:r>
      <w:r w:rsidR="00DD731A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рахунки, два примірники актів виконаних робіт, інші супровідні фінансові документи</w:t>
      </w:r>
      <w:r w:rsidR="00DD731A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 xml:space="preserve">будуть зберігатися Виконавцем та будуть надані згодом на вимогу </w:t>
      </w:r>
      <w:r>
        <w:rPr>
          <w:rFonts w:cs="Arial"/>
          <w:lang w:val="en-US"/>
        </w:rPr>
        <w:t>GIZ</w:t>
      </w:r>
      <w:r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>коли це дозволить безпекова ситуація</w:t>
      </w:r>
      <w:r w:rsidR="00DD731A" w:rsidRPr="00B94EF0">
        <w:rPr>
          <w:rFonts w:cs="Arial"/>
          <w:lang w:val="ru-RU"/>
        </w:rPr>
        <w:t xml:space="preserve">. </w:t>
      </w:r>
      <w:r>
        <w:rPr>
          <w:rFonts w:cs="Arial"/>
          <w:lang w:val="en-US"/>
        </w:rPr>
        <w:t>GIZ</w:t>
      </w:r>
      <w:r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та Виконавець шляхом електронного листування узгодять терміни та адресу для доставки документів</w:t>
      </w:r>
      <w:r w:rsidR="00DD731A" w:rsidRPr="00B94EF0">
        <w:rPr>
          <w:rFonts w:cs="Arial"/>
          <w:lang w:val="ru-RU"/>
        </w:rPr>
        <w:t xml:space="preserve">. </w:t>
      </w:r>
    </w:p>
    <w:p w14:paraId="3F468846" w14:textId="55955F91" w:rsidR="001A1A2A" w:rsidRPr="00B94EF0" w:rsidRDefault="001A1A2A" w:rsidP="00B459D6">
      <w:pPr>
        <w:pStyle w:val="ListParagraph"/>
        <w:tabs>
          <w:tab w:val="left" w:pos="284"/>
        </w:tabs>
        <w:spacing w:line="240" w:lineRule="exact"/>
        <w:ind w:left="0"/>
        <w:jc w:val="both"/>
        <w:rPr>
          <w:rFonts w:cs="Arial"/>
          <w:lang w:val="ru-RU"/>
        </w:rPr>
      </w:pPr>
      <w:r w:rsidRPr="00B94EF0">
        <w:rPr>
          <w:rFonts w:cs="Arial"/>
          <w:lang w:val="ru-RU"/>
        </w:rPr>
        <w:t xml:space="preserve">- </w:t>
      </w:r>
      <w:r w:rsidR="00EF3999">
        <w:rPr>
          <w:rFonts w:cs="Arial"/>
          <w:lang w:val="uk-UA"/>
        </w:rPr>
        <w:t xml:space="preserve">Кожний рахунок та акт виконаних робіт повинен містити номер </w:t>
      </w:r>
      <w:proofErr w:type="spellStart"/>
      <w:r w:rsidR="00EF3999">
        <w:rPr>
          <w:rFonts w:cs="Arial"/>
          <w:lang w:val="uk-UA"/>
        </w:rPr>
        <w:t>проєкту</w:t>
      </w:r>
      <w:proofErr w:type="spellEnd"/>
      <w:r w:rsidR="00EF3999">
        <w:rPr>
          <w:rFonts w:cs="Arial"/>
          <w:lang w:val="uk-UA"/>
        </w:rPr>
        <w:t xml:space="preserve"> та відсоток загальної суми </w:t>
      </w:r>
      <w:r w:rsidRPr="00B94EF0">
        <w:rPr>
          <w:rFonts w:cs="Arial"/>
          <w:lang w:val="ru-RU"/>
        </w:rPr>
        <w:t>(</w:t>
      </w:r>
      <w:r w:rsidR="00EF3999">
        <w:rPr>
          <w:rFonts w:cs="Arial"/>
          <w:lang w:val="uk-UA"/>
        </w:rPr>
        <w:t>розподіл зазначено нижче, якщо застосовується</w:t>
      </w:r>
      <w:r w:rsidRPr="00B94EF0">
        <w:rPr>
          <w:rFonts w:cs="Arial"/>
          <w:lang w:val="ru-RU"/>
        </w:rPr>
        <w:t>)</w:t>
      </w:r>
      <w:r w:rsidR="00A60143" w:rsidRPr="00B94EF0">
        <w:rPr>
          <w:rFonts w:cs="Arial"/>
          <w:lang w:val="ru-RU"/>
        </w:rPr>
        <w:t xml:space="preserve">. </w:t>
      </w:r>
      <w:r w:rsidR="00EF3999">
        <w:rPr>
          <w:rFonts w:cs="Arial"/>
          <w:lang w:val="uk-UA"/>
        </w:rPr>
        <w:t xml:space="preserve">Фахівець відділу </w:t>
      </w:r>
      <w:r w:rsidR="00EF3999">
        <w:rPr>
          <w:rFonts w:cs="Arial"/>
          <w:lang w:val="en-US"/>
        </w:rPr>
        <w:t>HR</w:t>
      </w:r>
      <w:r w:rsidR="00EF3999" w:rsidRPr="00B94EF0">
        <w:rPr>
          <w:rFonts w:cs="Arial"/>
          <w:lang w:val="ru-RU"/>
        </w:rPr>
        <w:t xml:space="preserve"> </w:t>
      </w:r>
      <w:r w:rsidR="00EF3999">
        <w:rPr>
          <w:rFonts w:cs="Arial"/>
          <w:lang w:val="en-US"/>
        </w:rPr>
        <w:t>GIZ</w:t>
      </w:r>
      <w:r w:rsidR="00EF3999" w:rsidRPr="00B94EF0">
        <w:rPr>
          <w:rFonts w:cs="Arial"/>
          <w:lang w:val="ru-RU"/>
        </w:rPr>
        <w:t xml:space="preserve"> </w:t>
      </w:r>
      <w:r w:rsidR="00EF3999">
        <w:rPr>
          <w:rFonts w:cs="Arial"/>
          <w:lang w:val="uk-UA"/>
        </w:rPr>
        <w:t>повинен надати ці відомості на етапі затвердження документів фінансової звітності</w:t>
      </w:r>
      <w:r w:rsidRPr="00B94EF0">
        <w:rPr>
          <w:rFonts w:cs="Arial"/>
          <w:lang w:val="ru-RU"/>
        </w:rPr>
        <w:t xml:space="preserve">: </w:t>
      </w:r>
    </w:p>
    <w:p w14:paraId="6FA03329" w14:textId="1596F361" w:rsidR="001A1A2A" w:rsidRPr="00B94EF0" w:rsidRDefault="00EF3999" w:rsidP="00104ECD">
      <w:pPr>
        <w:pStyle w:val="ListParagraph"/>
        <w:numPr>
          <w:ilvl w:val="0"/>
          <w:numId w:val="7"/>
        </w:numPr>
        <w:spacing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Зазначити номер </w:t>
      </w:r>
      <w:proofErr w:type="spellStart"/>
      <w:r>
        <w:rPr>
          <w:rFonts w:cs="Arial"/>
          <w:lang w:val="uk-UA"/>
        </w:rPr>
        <w:t>проєкту</w:t>
      </w:r>
      <w:proofErr w:type="spellEnd"/>
      <w:r>
        <w:rPr>
          <w:rFonts w:cs="Arial"/>
          <w:lang w:val="uk-UA"/>
        </w:rPr>
        <w:t xml:space="preserve"> та відсоток загальної суми,</w:t>
      </w:r>
      <w:r w:rsidR="001A1A2A" w:rsidRPr="00B94EF0">
        <w:rPr>
          <w:rFonts w:cs="Arial"/>
          <w:lang w:val="ru-RU"/>
        </w:rPr>
        <w:t xml:space="preserve"> </w:t>
      </w:r>
      <w:r>
        <w:rPr>
          <w:rFonts w:cs="Arial"/>
          <w:i/>
          <w:color w:val="E36C0A"/>
          <w:lang w:val="uk-UA"/>
        </w:rPr>
        <w:t>якщо застосовується</w:t>
      </w:r>
      <w:r w:rsidR="001A1A2A" w:rsidRPr="00B94EF0">
        <w:rPr>
          <w:rFonts w:cs="Arial"/>
          <w:lang w:val="ru-RU"/>
        </w:rPr>
        <w:t xml:space="preserve"> </w:t>
      </w:r>
    </w:p>
    <w:p w14:paraId="3089FEE2" w14:textId="50A56921" w:rsidR="001A1A2A" w:rsidRPr="00B94EF0" w:rsidRDefault="00EF3999" w:rsidP="00104ECD">
      <w:pPr>
        <w:pStyle w:val="ListParagraph"/>
        <w:numPr>
          <w:ilvl w:val="0"/>
          <w:numId w:val="7"/>
        </w:numPr>
        <w:spacing w:after="0"/>
        <w:jc w:val="both"/>
        <w:rPr>
          <w:rFonts w:cs="Arial"/>
          <w:lang w:val="ru-RU"/>
        </w:rPr>
      </w:pPr>
      <w:bookmarkStart w:id="81" w:name="_Hlk125549895"/>
      <w:r>
        <w:rPr>
          <w:rFonts w:cs="Arial"/>
          <w:lang w:val="uk-UA"/>
        </w:rPr>
        <w:t xml:space="preserve">Зазначити номер </w:t>
      </w:r>
      <w:proofErr w:type="spellStart"/>
      <w:r>
        <w:rPr>
          <w:rFonts w:cs="Arial"/>
          <w:lang w:val="uk-UA"/>
        </w:rPr>
        <w:t>проєкту</w:t>
      </w:r>
      <w:proofErr w:type="spellEnd"/>
      <w:r>
        <w:rPr>
          <w:rFonts w:cs="Arial"/>
          <w:lang w:val="uk-UA"/>
        </w:rPr>
        <w:t xml:space="preserve"> та відсоток загальної суми,</w:t>
      </w:r>
      <w:r w:rsidRPr="00B94EF0">
        <w:rPr>
          <w:rFonts w:cs="Arial"/>
          <w:lang w:val="ru-RU"/>
        </w:rPr>
        <w:t xml:space="preserve"> </w:t>
      </w:r>
      <w:r>
        <w:rPr>
          <w:rFonts w:cs="Arial"/>
          <w:i/>
          <w:color w:val="E36C0A"/>
          <w:lang w:val="uk-UA"/>
        </w:rPr>
        <w:t>якщо застосовується</w:t>
      </w:r>
      <w:r w:rsidR="001A1A2A" w:rsidRPr="00B94EF0">
        <w:rPr>
          <w:rFonts w:cs="Arial"/>
          <w:lang w:val="ru-RU"/>
        </w:rPr>
        <w:t xml:space="preserve"> </w:t>
      </w:r>
    </w:p>
    <w:p w14:paraId="02C84655" w14:textId="55E35EAE" w:rsidR="00DD731A" w:rsidRPr="00F81DC5" w:rsidRDefault="00EF3999" w:rsidP="00104ECD">
      <w:pPr>
        <w:numPr>
          <w:ilvl w:val="0"/>
          <w:numId w:val="3"/>
        </w:numPr>
        <w:ind w:left="567" w:hanging="567"/>
        <w:contextualSpacing/>
        <w:jc w:val="both"/>
        <w:rPr>
          <w:rFonts w:cs="Arial"/>
        </w:rPr>
      </w:pPr>
      <w:r>
        <w:rPr>
          <w:rFonts w:cs="Arial"/>
          <w:lang w:val="uk-UA"/>
        </w:rPr>
        <w:t xml:space="preserve">Під час надання рахунку Виконавець повинен зазначати </w:t>
      </w:r>
      <w:r w:rsidR="00DD731A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на рахунку або в електронному повідомленні</w:t>
      </w:r>
      <w:r w:rsidR="00DD731A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 xml:space="preserve">свій податковий статус – платник Єдиного податку </w:t>
      </w:r>
      <w:r w:rsidR="00DD731A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напр., за ставкою</w:t>
      </w:r>
      <w:r w:rsidR="00DD731A" w:rsidRPr="00B94EF0">
        <w:rPr>
          <w:rFonts w:cs="Arial"/>
          <w:lang w:val="ru-RU"/>
        </w:rPr>
        <w:t xml:space="preserve"> </w:t>
      </w:r>
      <w:r w:rsidR="00DD731A" w:rsidRPr="00F81DC5">
        <w:rPr>
          <w:rFonts w:cs="Arial"/>
        </w:rPr>
        <w:t xml:space="preserve">5%, 2%) </w:t>
      </w:r>
      <w:r>
        <w:rPr>
          <w:rFonts w:cs="Arial"/>
          <w:lang w:val="uk-UA"/>
        </w:rPr>
        <w:t>або платник ПДВ</w:t>
      </w:r>
      <w:r w:rsidR="00DD731A" w:rsidRPr="00F81DC5">
        <w:rPr>
          <w:rFonts w:cs="Arial"/>
        </w:rPr>
        <w:t xml:space="preserve"> (20%);</w:t>
      </w:r>
    </w:p>
    <w:p w14:paraId="4F2E55B1" w14:textId="7DC5C311" w:rsidR="00E477FA" w:rsidRPr="00F81DC5" w:rsidRDefault="00EF3999" w:rsidP="00104ECD">
      <w:pPr>
        <w:pStyle w:val="ListParagraph"/>
        <w:numPr>
          <w:ilvl w:val="0"/>
          <w:numId w:val="6"/>
        </w:numPr>
        <w:spacing w:line="240" w:lineRule="exact"/>
        <w:ind w:left="0" w:firstLine="0"/>
        <w:jc w:val="both"/>
        <w:rPr>
          <w:rFonts w:cs="Arial"/>
          <w:b/>
          <w:bCs/>
        </w:rPr>
      </w:pPr>
      <w:bookmarkStart w:id="82" w:name="_Hlk114232522"/>
      <w:bookmarkEnd w:id="81"/>
      <w:r>
        <w:rPr>
          <w:rFonts w:cs="Arial"/>
          <w:b/>
          <w:bCs/>
          <w:lang w:val="uk-UA"/>
        </w:rPr>
        <w:t xml:space="preserve">Інші положення </w:t>
      </w:r>
    </w:p>
    <w:p w14:paraId="7C90DD76" w14:textId="2FEACB66" w:rsidR="00070B04" w:rsidRPr="00F81DC5" w:rsidRDefault="00EF3999" w:rsidP="00104ECD">
      <w:pPr>
        <w:pStyle w:val="ListParagraph"/>
        <w:numPr>
          <w:ilvl w:val="1"/>
          <w:numId w:val="6"/>
        </w:numPr>
        <w:spacing w:line="240" w:lineRule="exact"/>
        <w:jc w:val="both"/>
        <w:rPr>
          <w:rFonts w:cs="Arial"/>
          <w:b/>
          <w:bCs/>
          <w:lang w:eastAsia="uk-UA"/>
        </w:rPr>
      </w:pPr>
      <w:r>
        <w:rPr>
          <w:rFonts w:cs="Arial"/>
          <w:b/>
          <w:lang w:val="uk-UA"/>
        </w:rPr>
        <w:t>Загальні положення</w:t>
      </w:r>
    </w:p>
    <w:p w14:paraId="3F9A4124" w14:textId="7BD64DB5" w:rsidR="00E477FA" w:rsidRPr="00B94EF0" w:rsidRDefault="005C34B4" w:rsidP="00127D3B">
      <w:pPr>
        <w:spacing w:line="240" w:lineRule="exact"/>
        <w:jc w:val="both"/>
        <w:textAlignment w:val="baseline"/>
        <w:rPr>
          <w:rFonts w:cs="Arial"/>
          <w:lang w:val="ru-RU" w:eastAsia="uk-UA"/>
        </w:rPr>
      </w:pPr>
      <w:r>
        <w:rPr>
          <w:rFonts w:cs="Arial"/>
          <w:lang w:val="uk-UA" w:eastAsia="uk-UA"/>
        </w:rPr>
        <w:t>Сторони підписують контракт у вигляді м</w:t>
      </w:r>
      <w:r w:rsidRPr="00B94EF0">
        <w:rPr>
          <w:rFonts w:cs="Arial"/>
          <w:lang w:val="ru-RU" w:eastAsia="uk-UA"/>
        </w:rPr>
        <w:t>’</w:t>
      </w:r>
      <w:r>
        <w:rPr>
          <w:rFonts w:cs="Arial"/>
          <w:lang w:val="uk-UA" w:eastAsia="uk-UA"/>
        </w:rPr>
        <w:t xml:space="preserve">якої копії шляхом електронного обміну підписаними та </w:t>
      </w:r>
      <w:proofErr w:type="spellStart"/>
      <w:r>
        <w:rPr>
          <w:rFonts w:cs="Arial"/>
          <w:lang w:val="uk-UA" w:eastAsia="uk-UA"/>
        </w:rPr>
        <w:t>відсканованими</w:t>
      </w:r>
      <w:proofErr w:type="spellEnd"/>
      <w:r>
        <w:rPr>
          <w:rFonts w:cs="Arial"/>
          <w:lang w:val="uk-UA" w:eastAsia="uk-UA"/>
        </w:rPr>
        <w:t xml:space="preserve"> примірниками контракту та додатків до нього</w:t>
      </w:r>
      <w:r w:rsidR="00E477FA" w:rsidRPr="00B94EF0">
        <w:rPr>
          <w:rFonts w:cs="Arial"/>
          <w:lang w:val="ru-RU" w:eastAsia="uk-UA"/>
        </w:rPr>
        <w:t xml:space="preserve">. </w:t>
      </w:r>
      <w:r>
        <w:rPr>
          <w:rFonts w:cs="Arial"/>
          <w:lang w:val="uk-UA" w:eastAsia="uk-UA"/>
        </w:rPr>
        <w:t>Такий контракт має таку саму юридичну силу, як і його друковані примірники</w:t>
      </w:r>
      <w:r w:rsidR="00E477FA" w:rsidRPr="00B94EF0">
        <w:rPr>
          <w:rFonts w:cs="Arial"/>
          <w:lang w:val="ru-RU" w:eastAsia="uk-UA"/>
        </w:rPr>
        <w:t xml:space="preserve">. </w:t>
      </w:r>
      <w:r>
        <w:rPr>
          <w:rFonts w:cs="Arial"/>
          <w:lang w:val="uk-UA" w:eastAsia="uk-UA"/>
        </w:rPr>
        <w:t>Обмін друкованими примірниками повинен відбутися одразу після стабілізації безпекової ситуації в Україні</w:t>
      </w:r>
      <w:r w:rsidR="00E477FA" w:rsidRPr="00B94EF0">
        <w:rPr>
          <w:rFonts w:cs="Arial"/>
          <w:lang w:val="ru-RU" w:eastAsia="uk-UA"/>
        </w:rPr>
        <w:t xml:space="preserve">. </w:t>
      </w:r>
      <w:r>
        <w:rPr>
          <w:rFonts w:cs="Arial"/>
          <w:lang w:val="ru-RU" w:eastAsia="uk-UA"/>
        </w:rPr>
        <w:t xml:space="preserve">У </w:t>
      </w:r>
      <w:proofErr w:type="spellStart"/>
      <w:r>
        <w:rPr>
          <w:rFonts w:cs="Arial"/>
          <w:lang w:val="ru-RU" w:eastAsia="uk-UA"/>
        </w:rPr>
        <w:t>цьо</w:t>
      </w:r>
      <w:proofErr w:type="spellEnd"/>
      <w:r>
        <w:rPr>
          <w:rFonts w:cs="Arial"/>
          <w:lang w:val="uk-UA" w:eastAsia="uk-UA"/>
        </w:rPr>
        <w:t>му випадку</w:t>
      </w:r>
      <w:r w:rsidR="00801B8E">
        <w:rPr>
          <w:rFonts w:cs="Arial"/>
          <w:lang w:val="uk-UA" w:eastAsia="uk-UA"/>
        </w:rPr>
        <w:t xml:space="preserve">, сторона, яка надсилала контракт, несе відповідальність за автентичність підписів її уповноважених представників та відбитку печатки </w:t>
      </w:r>
      <w:r w:rsidR="00E477FA" w:rsidRPr="00B94EF0">
        <w:rPr>
          <w:rFonts w:cs="Arial"/>
          <w:lang w:val="ru-RU" w:eastAsia="uk-UA"/>
        </w:rPr>
        <w:t>(</w:t>
      </w:r>
      <w:r w:rsidR="00801B8E">
        <w:rPr>
          <w:rFonts w:cs="Arial"/>
          <w:lang w:val="uk-UA" w:eastAsia="uk-UA"/>
        </w:rPr>
        <w:t>за наявності</w:t>
      </w:r>
      <w:r w:rsidR="00E477FA" w:rsidRPr="00B94EF0">
        <w:rPr>
          <w:rFonts w:cs="Arial"/>
          <w:lang w:val="ru-RU" w:eastAsia="uk-UA"/>
        </w:rPr>
        <w:t>).</w:t>
      </w:r>
    </w:p>
    <w:p w14:paraId="1BC1D3C1" w14:textId="656D5D9E" w:rsidR="00E477FA" w:rsidRPr="00B94EF0" w:rsidRDefault="00801B8E" w:rsidP="00127D3B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lastRenderedPageBreak/>
        <w:t>Виконання робіт за контрактом може розпочинатися лише після набрання ним чинності</w:t>
      </w:r>
      <w:r w:rsidR="00E477FA" w:rsidRPr="00B94EF0">
        <w:rPr>
          <w:rFonts w:cs="Arial"/>
          <w:lang w:val="ru-RU"/>
        </w:rPr>
        <w:t xml:space="preserve">. </w:t>
      </w:r>
    </w:p>
    <w:p w14:paraId="303F4A7F" w14:textId="595EC1B2" w:rsidR="006C5EAD" w:rsidRPr="00B94EF0" w:rsidRDefault="00BF4753" w:rsidP="00127D3B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Сторони, які підписують даний контракт, підтверджують повне розуміння відповідних положень </w:t>
      </w:r>
      <w:r w:rsidR="006C5EAD" w:rsidRPr="00F81DC5">
        <w:rPr>
          <w:rFonts w:cs="Arial"/>
        </w:rPr>
        <w:t>GIZ</w:t>
      </w:r>
      <w:r w:rsidR="006C5EAD" w:rsidRPr="00B94EF0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 xml:space="preserve">до яких Загальні правила та умови договорів (місцеві правила та умови) про постачання послуг та робіт на замовлення </w:t>
      </w:r>
      <w:r w:rsidRPr="00F81DC5">
        <w:rPr>
          <w:rFonts w:eastAsia="Arial" w:cs="Arial"/>
        </w:rPr>
        <w:t>Deutsche</w:t>
      </w:r>
      <w:r w:rsidRPr="00B94EF0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</w:rPr>
        <w:t>Gesellschaft</w:t>
      </w:r>
      <w:r w:rsidRPr="00B94EF0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</w:rPr>
        <w:t>f</w:t>
      </w:r>
      <w:r w:rsidRPr="00B94EF0">
        <w:rPr>
          <w:rFonts w:eastAsia="Arial" w:cs="Arial"/>
          <w:lang w:val="ru-RU"/>
        </w:rPr>
        <w:t>ü</w:t>
      </w:r>
      <w:r w:rsidRPr="00F81DC5">
        <w:rPr>
          <w:rFonts w:eastAsia="Arial" w:cs="Arial"/>
        </w:rPr>
        <w:t>r</w:t>
      </w:r>
      <w:r w:rsidRPr="00B94EF0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</w:rPr>
        <w:t>Internationale</w:t>
      </w:r>
      <w:r w:rsidRPr="00B94EF0">
        <w:rPr>
          <w:rFonts w:eastAsia="Arial" w:cs="Arial"/>
          <w:lang w:val="ru-RU"/>
        </w:rPr>
        <w:t xml:space="preserve"> </w:t>
      </w:r>
      <w:proofErr w:type="spellStart"/>
      <w:r w:rsidRPr="00F81DC5">
        <w:rPr>
          <w:rFonts w:eastAsia="Arial" w:cs="Arial"/>
        </w:rPr>
        <w:t>Zusammenarbeit</w:t>
      </w:r>
      <w:proofErr w:type="spellEnd"/>
      <w:r w:rsidRPr="00B94EF0">
        <w:rPr>
          <w:rFonts w:eastAsia="Arial" w:cs="Arial"/>
          <w:lang w:val="ru-RU"/>
        </w:rPr>
        <w:t xml:space="preserve"> (</w:t>
      </w:r>
      <w:r w:rsidRPr="00F81DC5">
        <w:rPr>
          <w:rFonts w:eastAsia="Arial" w:cs="Arial"/>
        </w:rPr>
        <w:t>GIZ</w:t>
      </w:r>
      <w:r w:rsidRPr="00B94EF0">
        <w:rPr>
          <w:rFonts w:eastAsia="Arial" w:cs="Arial"/>
          <w:lang w:val="ru-RU"/>
        </w:rPr>
        <w:t xml:space="preserve">) </w:t>
      </w:r>
      <w:r w:rsidRPr="00F81DC5">
        <w:rPr>
          <w:rFonts w:eastAsia="Arial" w:cs="Arial"/>
        </w:rPr>
        <w:t>GmbH</w:t>
      </w:r>
      <w:r w:rsidRPr="00B94EF0">
        <w:rPr>
          <w:rFonts w:eastAsia="Arial" w:cs="Arial"/>
          <w:lang w:val="ru-RU"/>
        </w:rPr>
        <w:t xml:space="preserve"> </w:t>
      </w:r>
      <w:r>
        <w:rPr>
          <w:rFonts w:eastAsia="Arial" w:cs="Arial"/>
          <w:lang w:val="uk-UA"/>
        </w:rPr>
        <w:t>в Україні,</w:t>
      </w:r>
      <w:r w:rsidRPr="00B94EF0">
        <w:rPr>
          <w:rFonts w:cs="Arial"/>
          <w:color w:val="FF0000"/>
          <w:lang w:val="ru-RU"/>
        </w:rPr>
        <w:t xml:space="preserve"> </w:t>
      </w:r>
      <w:r>
        <w:rPr>
          <w:rFonts w:cs="Arial"/>
          <w:color w:val="FF0000"/>
          <w:lang w:val="uk-UA"/>
        </w:rPr>
        <w:t>а також Додатки до Загальних умов контрактів з Експертами з оцінювання/фірмами консультантів (місцевими</w:t>
      </w:r>
      <w:r w:rsidR="006C5EAD" w:rsidRPr="00B94EF0">
        <w:rPr>
          <w:rFonts w:cs="Arial"/>
          <w:color w:val="FF0000"/>
          <w:lang w:val="ru-RU"/>
        </w:rPr>
        <w:t>)</w:t>
      </w:r>
      <w:r>
        <w:rPr>
          <w:rFonts w:cs="Arial"/>
          <w:color w:val="FF0000"/>
          <w:lang w:val="uk-UA"/>
        </w:rPr>
        <w:t xml:space="preserve">, </w:t>
      </w:r>
      <w:r>
        <w:rPr>
          <w:rFonts w:cs="Arial"/>
          <w:lang w:val="uk-UA"/>
        </w:rPr>
        <w:t>опубліковані за посиланням</w:t>
      </w:r>
      <w:r w:rsidR="006C5EAD" w:rsidRPr="00B94EF0">
        <w:rPr>
          <w:rFonts w:cs="Arial"/>
          <w:lang w:val="ru-RU"/>
        </w:rPr>
        <w:t xml:space="preserve">  </w:t>
      </w:r>
      <w:hyperlink r:id="rId11" w:history="1">
        <w:proofErr w:type="spellStart"/>
        <w:r w:rsidR="006C5EAD" w:rsidRPr="00B94EF0">
          <w:rPr>
            <w:rStyle w:val="Hyperlink"/>
            <w:rFonts w:cs="Arial"/>
            <w:lang w:val="ru-RU"/>
          </w:rPr>
          <w:t>Закупівлі</w:t>
        </w:r>
        <w:proofErr w:type="spellEnd"/>
        <w:r w:rsidR="006C5EAD" w:rsidRPr="00B94EF0">
          <w:rPr>
            <w:rStyle w:val="Hyperlink"/>
            <w:rFonts w:cs="Arial"/>
            <w:lang w:val="ru-RU"/>
          </w:rPr>
          <w:t xml:space="preserve"> - </w:t>
        </w:r>
        <w:proofErr w:type="spellStart"/>
        <w:r w:rsidR="006C5EAD" w:rsidRPr="00F81DC5">
          <w:rPr>
            <w:rStyle w:val="Hyperlink"/>
            <w:rFonts w:cs="Arial"/>
          </w:rPr>
          <w:t>giz</w:t>
        </w:r>
        <w:proofErr w:type="spellEnd"/>
        <w:r w:rsidR="006C5EAD" w:rsidRPr="00B94EF0">
          <w:rPr>
            <w:rStyle w:val="Hyperlink"/>
            <w:rFonts w:cs="Arial"/>
            <w:lang w:val="ru-RU"/>
          </w:rPr>
          <w:t>.</w:t>
        </w:r>
        <w:r w:rsidR="006C5EAD" w:rsidRPr="00F81DC5">
          <w:rPr>
            <w:rStyle w:val="Hyperlink"/>
            <w:rFonts w:cs="Arial"/>
          </w:rPr>
          <w:t>de</w:t>
        </w:r>
      </w:hyperlink>
      <w:r w:rsidR="006C5EAD" w:rsidRPr="00F81DC5">
        <w:rPr>
          <w:rFonts w:cs="Arial"/>
          <w:lang w:val="uk-UA"/>
        </w:rPr>
        <w:t xml:space="preserve"> </w:t>
      </w:r>
      <w:r w:rsidR="006C5EAD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розділ</w:t>
      </w:r>
      <w:r w:rsidR="006C5EAD" w:rsidRPr="00F81DC5">
        <w:rPr>
          <w:rFonts w:cs="Arial"/>
          <w:lang w:val="uk-UA"/>
        </w:rPr>
        <w:t xml:space="preserve"> </w:t>
      </w:r>
      <w:r w:rsidR="006C5EAD" w:rsidRPr="00B94EF0">
        <w:rPr>
          <w:rFonts w:cs="Arial"/>
          <w:lang w:val="ru-RU"/>
        </w:rPr>
        <w:t>“</w:t>
      </w:r>
      <w:r w:rsidR="006C5EAD" w:rsidRPr="00F81DC5">
        <w:rPr>
          <w:rFonts w:cs="Arial"/>
          <w:lang w:val="uk-UA"/>
        </w:rPr>
        <w:t xml:space="preserve">Умови </w:t>
      </w:r>
      <w:proofErr w:type="spellStart"/>
      <w:r w:rsidR="006C5EAD" w:rsidRPr="00F81DC5">
        <w:rPr>
          <w:rFonts w:cs="Arial"/>
          <w:lang w:val="uk-UA"/>
        </w:rPr>
        <w:t>закупівель</w:t>
      </w:r>
      <w:proofErr w:type="spellEnd"/>
      <w:r w:rsidR="006C5EAD" w:rsidRPr="00F81DC5">
        <w:rPr>
          <w:rFonts w:cs="Arial"/>
          <w:lang w:val="uk-UA"/>
        </w:rPr>
        <w:t xml:space="preserve"> послуг</w:t>
      </w:r>
      <w:r w:rsidR="006C5EAD" w:rsidRPr="00B94EF0">
        <w:rPr>
          <w:rFonts w:cs="Arial"/>
          <w:lang w:val="ru-RU"/>
        </w:rPr>
        <w:t>”</w:t>
      </w:r>
      <w:r w:rsidR="006C5EAD" w:rsidRPr="00F81DC5">
        <w:rPr>
          <w:rFonts w:cs="Arial"/>
          <w:lang w:val="uk-UA"/>
        </w:rPr>
        <w:t>)</w:t>
      </w:r>
      <w:r>
        <w:rPr>
          <w:rFonts w:cs="Arial"/>
          <w:lang w:val="uk-UA"/>
        </w:rPr>
        <w:t xml:space="preserve">. Зазначені положення є </w:t>
      </w:r>
      <w:proofErr w:type="spellStart"/>
      <w:r>
        <w:rPr>
          <w:rFonts w:cs="Arial"/>
          <w:lang w:val="uk-UA"/>
        </w:rPr>
        <w:t>обов</w:t>
      </w:r>
      <w:proofErr w:type="spellEnd"/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язковими</w:t>
      </w:r>
      <w:proofErr w:type="spellEnd"/>
      <w:r>
        <w:rPr>
          <w:rFonts w:cs="Arial"/>
          <w:lang w:val="uk-UA"/>
        </w:rPr>
        <w:t xml:space="preserve"> для сторін у повному обсязі, навіть якщо вони не зазначені повністю у цьому контракті</w:t>
      </w:r>
      <w:r w:rsidR="006C5EAD" w:rsidRPr="00B94EF0">
        <w:rPr>
          <w:rFonts w:cs="Arial"/>
          <w:lang w:val="ru-RU"/>
        </w:rPr>
        <w:t>.</w:t>
      </w:r>
    </w:p>
    <w:p w14:paraId="77C0A14D" w14:textId="0F262D5B" w:rsidR="00E477FA" w:rsidRPr="00B94EF0" w:rsidRDefault="008A5965" w:rsidP="00127D3B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В день підписання цього контракту Виконавець підтверджує, що згідно з положеннями Податкового кодексу України він є/не є </w:t>
      </w:r>
      <w:r w:rsidR="00E477FA" w:rsidRPr="00B94EF0">
        <w:rPr>
          <w:rFonts w:cs="Arial"/>
          <w:i/>
          <w:iCs/>
          <w:color w:val="ED7D31" w:themeColor="accent2"/>
          <w:lang w:val="ru-RU"/>
        </w:rPr>
        <w:t>(</w:t>
      </w:r>
      <w:r>
        <w:rPr>
          <w:rFonts w:cs="Arial"/>
          <w:i/>
          <w:iCs/>
          <w:color w:val="ED7D31" w:themeColor="accent2"/>
          <w:lang w:val="uk-UA"/>
        </w:rPr>
        <w:t xml:space="preserve">повинно бути визначено під час підготовки контракту відповідальним відділом </w:t>
      </w:r>
      <w:proofErr w:type="spellStart"/>
      <w:r>
        <w:rPr>
          <w:rFonts w:cs="Arial"/>
          <w:i/>
          <w:iCs/>
          <w:color w:val="ED7D31" w:themeColor="accent2"/>
          <w:lang w:val="uk-UA"/>
        </w:rPr>
        <w:t>закупівель</w:t>
      </w:r>
      <w:proofErr w:type="spellEnd"/>
      <w:r w:rsidR="00E477FA" w:rsidRPr="00B94EF0">
        <w:rPr>
          <w:rFonts w:cs="Arial"/>
          <w:i/>
          <w:iCs/>
          <w:color w:val="ED7D31" w:themeColor="accent2"/>
          <w:lang w:val="ru-RU"/>
        </w:rPr>
        <w:t>)</w:t>
      </w:r>
      <w:r w:rsidR="00E477FA" w:rsidRPr="00B94EF0">
        <w:rPr>
          <w:rFonts w:cs="Arial"/>
          <w:color w:val="ED7D31" w:themeColor="accent2"/>
          <w:lang w:val="ru-RU"/>
        </w:rPr>
        <w:t xml:space="preserve"> </w:t>
      </w:r>
      <w:r w:rsidRPr="008A5965">
        <w:rPr>
          <w:rFonts w:cs="Arial"/>
          <w:lang w:val="uk-UA"/>
        </w:rPr>
        <w:t>платником ПДВ на загальних підставах</w:t>
      </w:r>
      <w:r w:rsidR="00E477FA" w:rsidRPr="00B94EF0">
        <w:rPr>
          <w:rFonts w:cs="Arial"/>
          <w:lang w:val="ru-RU"/>
        </w:rPr>
        <w:t>.</w:t>
      </w:r>
    </w:p>
    <w:p w14:paraId="2B04DE39" w14:textId="5FB8C494" w:rsidR="007A3BEA" w:rsidRPr="00B94EF0" w:rsidRDefault="008A5965" w:rsidP="00127D3B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>Виконавець несе відповідальність за усі податки та збори згідно з законодавством України</w:t>
      </w:r>
      <w:r w:rsidR="007A3BEA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Виконавець </w:t>
      </w:r>
      <w:proofErr w:type="spellStart"/>
      <w:r>
        <w:rPr>
          <w:rFonts w:cs="Arial"/>
          <w:lang w:val="uk-UA"/>
        </w:rPr>
        <w:t>зобов</w:t>
      </w:r>
      <w:proofErr w:type="spellEnd"/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язаний</w:t>
      </w:r>
      <w:proofErr w:type="spellEnd"/>
      <w:r>
        <w:rPr>
          <w:rFonts w:cs="Arial"/>
          <w:lang w:val="uk-UA"/>
        </w:rPr>
        <w:t xml:space="preserve"> сплачувати податки та збори на користь держави Україна</w:t>
      </w:r>
      <w:r w:rsidR="007A3BEA" w:rsidRPr="00B94EF0">
        <w:rPr>
          <w:rFonts w:cs="Arial"/>
          <w:lang w:val="ru-RU"/>
        </w:rPr>
        <w:t>.</w:t>
      </w:r>
    </w:p>
    <w:p w14:paraId="33F8F917" w14:textId="65191276" w:rsidR="00E477FA" w:rsidRPr="00F81DC5" w:rsidRDefault="00D66ACD" w:rsidP="75166D84">
      <w:pPr>
        <w:jc w:val="both"/>
        <w:rPr>
          <w:rFonts w:cs="Arial"/>
          <w:i/>
          <w:iCs/>
          <w:lang w:val="uk-UA"/>
        </w:rPr>
      </w:pPr>
      <w:r>
        <w:rPr>
          <w:rFonts w:cs="Arial"/>
          <w:lang w:val="uk-UA"/>
        </w:rPr>
        <w:t xml:space="preserve">Контактна особа </w:t>
      </w:r>
      <w:r w:rsidR="00E477FA" w:rsidRPr="00F81DC5">
        <w:rPr>
          <w:rFonts w:cs="Arial"/>
          <w:lang w:val="en-US"/>
        </w:rPr>
        <w:t>GIZ</w:t>
      </w:r>
      <w:r>
        <w:rPr>
          <w:rFonts w:cs="Arial"/>
          <w:lang w:val="uk-UA"/>
        </w:rPr>
        <w:t>, відповідальна за виконання контракту та комунікацію з Виконавцем -</w:t>
      </w:r>
      <w:r w:rsidR="00E477FA" w:rsidRPr="00B94EF0">
        <w:rPr>
          <w:rFonts w:cs="Arial"/>
          <w:lang w:val="ru-RU"/>
        </w:rPr>
        <w:t xml:space="preserve"> _______ </w:t>
      </w:r>
      <w:r w:rsidR="00E477FA" w:rsidRPr="00B94EF0">
        <w:rPr>
          <w:rFonts w:cs="Arial"/>
          <w:i/>
          <w:iCs/>
          <w:lang w:val="ru-RU"/>
        </w:rPr>
        <w:t>(</w:t>
      </w:r>
      <w:proofErr w:type="spellStart"/>
      <w:r>
        <w:rPr>
          <w:rFonts w:cs="Arial"/>
          <w:i/>
          <w:iCs/>
          <w:lang w:val="uk-UA"/>
        </w:rPr>
        <w:t>ім</w:t>
      </w:r>
      <w:proofErr w:type="spellEnd"/>
      <w:r w:rsidRPr="00B94EF0">
        <w:rPr>
          <w:rFonts w:cs="Arial"/>
          <w:i/>
          <w:iCs/>
          <w:lang w:val="ru-RU"/>
        </w:rPr>
        <w:t>’</w:t>
      </w:r>
      <w:r>
        <w:rPr>
          <w:rFonts w:cs="Arial"/>
          <w:i/>
          <w:iCs/>
          <w:lang w:val="uk-UA"/>
        </w:rPr>
        <w:t>я, прізвище, номер телефону, адреса електронної пошти</w:t>
      </w:r>
      <w:r w:rsidR="00E477FA" w:rsidRPr="00B94EF0">
        <w:rPr>
          <w:rFonts w:cs="Arial"/>
          <w:i/>
          <w:iCs/>
          <w:lang w:val="ru-RU"/>
        </w:rPr>
        <w:t>)</w:t>
      </w:r>
      <w:r w:rsidR="00230E53" w:rsidRPr="00B94EF0">
        <w:rPr>
          <w:rFonts w:cs="Arial"/>
          <w:i/>
          <w:iCs/>
          <w:color w:val="ED7D31" w:themeColor="accent2"/>
          <w:lang w:val="ru-RU"/>
        </w:rPr>
        <w:t xml:space="preserve"> (</w:t>
      </w:r>
      <w:r w:rsidR="008A5965">
        <w:rPr>
          <w:rFonts w:cs="Arial"/>
          <w:i/>
          <w:iCs/>
          <w:color w:val="ED7D31" w:themeColor="accent2"/>
          <w:lang w:val="uk-UA"/>
        </w:rPr>
        <w:t xml:space="preserve">повинно бути визначено під час підготовки контракту відповідальним відділом </w:t>
      </w:r>
      <w:proofErr w:type="spellStart"/>
      <w:r w:rsidR="008A5965">
        <w:rPr>
          <w:rFonts w:cs="Arial"/>
          <w:i/>
          <w:iCs/>
          <w:color w:val="ED7D31" w:themeColor="accent2"/>
          <w:lang w:val="uk-UA"/>
        </w:rPr>
        <w:t>закупівель</w:t>
      </w:r>
      <w:proofErr w:type="spellEnd"/>
      <w:r w:rsidR="00230E53" w:rsidRPr="00B94EF0">
        <w:rPr>
          <w:rFonts w:cs="Arial"/>
          <w:i/>
          <w:iCs/>
          <w:color w:val="ED7D31" w:themeColor="accent2"/>
          <w:lang w:val="ru-RU"/>
        </w:rPr>
        <w:t>)</w:t>
      </w:r>
    </w:p>
    <w:p w14:paraId="7178B368" w14:textId="346D52FD" w:rsidR="00E477FA" w:rsidRPr="00B94EF0" w:rsidRDefault="00147FC1" w:rsidP="00127D3B">
      <w:pPr>
        <w:jc w:val="both"/>
        <w:rPr>
          <w:rStyle w:val="ui-provider"/>
          <w:rFonts w:cs="Arial"/>
          <w:lang w:val="ru-RU"/>
        </w:rPr>
      </w:pPr>
      <w:r>
        <w:rPr>
          <w:rStyle w:val="ui-provider"/>
          <w:rFonts w:cs="Arial"/>
          <w:lang w:val="uk-UA"/>
        </w:rPr>
        <w:t>Виконавець несе одноосібну відповідальність за усі безпекові питання згідно з власною концепцією безпеки під час виконання контракту</w:t>
      </w:r>
      <w:r w:rsidR="00E477FA" w:rsidRPr="00B94EF0">
        <w:rPr>
          <w:rStyle w:val="ui-provider"/>
          <w:rFonts w:cs="Arial"/>
          <w:lang w:val="uk-UA"/>
        </w:rPr>
        <w:t xml:space="preserve">. </w:t>
      </w:r>
      <w:r w:rsidR="00E477FA" w:rsidRPr="00F81DC5">
        <w:rPr>
          <w:rStyle w:val="ui-provider"/>
          <w:rFonts w:cs="Arial"/>
        </w:rPr>
        <w:t>GIZ</w:t>
      </w:r>
      <w:r w:rsidR="00E477FA" w:rsidRPr="00B94EF0">
        <w:rPr>
          <w:rStyle w:val="ui-provider"/>
          <w:rFonts w:cs="Arial"/>
          <w:lang w:val="ru-RU"/>
        </w:rPr>
        <w:t xml:space="preserve"> </w:t>
      </w:r>
      <w:r>
        <w:rPr>
          <w:rStyle w:val="ui-provider"/>
          <w:rFonts w:cs="Arial"/>
          <w:lang w:val="uk-UA"/>
        </w:rPr>
        <w:t>не несе відповідальність за будь-які пошкодження та/або поранення будь-якої особи, прямо чи опосередковано залученої до виконання контракту, та/або будь-якої іншої особи під час виконання контракту</w:t>
      </w:r>
      <w:r w:rsidR="00E477FA" w:rsidRPr="00B94EF0">
        <w:rPr>
          <w:rStyle w:val="ui-provider"/>
          <w:rFonts w:cs="Arial"/>
          <w:lang w:val="ru-RU"/>
        </w:rPr>
        <w:t>.</w:t>
      </w:r>
    </w:p>
    <w:p w14:paraId="76E61D25" w14:textId="06D2950E" w:rsidR="00BF2788" w:rsidRPr="00B94EF0" w:rsidRDefault="00D66ACD" w:rsidP="00127D3B">
      <w:pPr>
        <w:pStyle w:val="ListParagraph"/>
        <w:ind w:left="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Окрім цього, Виконавець </w:t>
      </w:r>
      <w:proofErr w:type="spellStart"/>
      <w:r>
        <w:rPr>
          <w:rFonts w:cs="Arial"/>
          <w:lang w:val="uk-UA"/>
        </w:rPr>
        <w:t>зобов</w:t>
      </w:r>
      <w:proofErr w:type="spellEnd"/>
      <w:r w:rsidRPr="00B94EF0">
        <w:rPr>
          <w:rFonts w:cs="Arial"/>
          <w:lang w:val="ru-RU"/>
        </w:rPr>
        <w:t>’</w:t>
      </w:r>
      <w:proofErr w:type="spellStart"/>
      <w:r>
        <w:rPr>
          <w:rFonts w:cs="Arial"/>
          <w:lang w:val="uk-UA"/>
        </w:rPr>
        <w:t>язаний</w:t>
      </w:r>
      <w:proofErr w:type="spellEnd"/>
      <w:r>
        <w:rPr>
          <w:rFonts w:cs="Arial"/>
          <w:lang w:val="uk-UA"/>
        </w:rPr>
        <w:t xml:space="preserve"> відповідати наступним вимогам</w:t>
      </w:r>
      <w:r w:rsidR="00BF2788" w:rsidRPr="00B94EF0">
        <w:rPr>
          <w:rFonts w:cs="Arial"/>
          <w:lang w:val="ru-RU"/>
        </w:rPr>
        <w:t xml:space="preserve">: </w:t>
      </w:r>
    </w:p>
    <w:p w14:paraId="74F9061B" w14:textId="21111441" w:rsidR="00BF2788" w:rsidRPr="00B94EF0" w:rsidRDefault="00D66ACD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Юридична особа/приватний підприємець, зареєстрована в Україні</w:t>
      </w:r>
      <w:r w:rsidR="00BF2788" w:rsidRPr="00B94EF0">
        <w:rPr>
          <w:rFonts w:cs="Arial"/>
          <w:lang w:val="ru-RU"/>
        </w:rPr>
        <w:t>;</w:t>
      </w:r>
    </w:p>
    <w:p w14:paraId="106C28C8" w14:textId="7F65D23B" w:rsidR="00BF2788" w:rsidRPr="00B94EF0" w:rsidRDefault="00147FC1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Не входить до </w:t>
      </w:r>
      <w:proofErr w:type="spellStart"/>
      <w:r>
        <w:rPr>
          <w:rFonts w:cs="Arial"/>
          <w:lang w:val="uk-UA"/>
        </w:rPr>
        <w:t>санкційних</w:t>
      </w:r>
      <w:proofErr w:type="spellEnd"/>
      <w:r>
        <w:rPr>
          <w:rFonts w:cs="Arial"/>
          <w:lang w:val="uk-UA"/>
        </w:rPr>
        <w:t xml:space="preserve"> списків України та ЄС</w:t>
      </w:r>
      <w:r w:rsidR="00BF2788" w:rsidRPr="00B94EF0">
        <w:rPr>
          <w:rFonts w:cs="Arial"/>
          <w:lang w:val="ru-RU"/>
        </w:rPr>
        <w:t>;</w:t>
      </w:r>
    </w:p>
    <w:p w14:paraId="20653495" w14:textId="7E693413" w:rsidR="00BF2788" w:rsidRPr="00B94EF0" w:rsidRDefault="00147FC1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Кінцеві </w:t>
      </w:r>
      <w:proofErr w:type="spellStart"/>
      <w:r>
        <w:rPr>
          <w:rFonts w:cs="Arial"/>
          <w:lang w:val="uk-UA"/>
        </w:rPr>
        <w:t>бенефіціарні</w:t>
      </w:r>
      <w:proofErr w:type="spellEnd"/>
      <w:r>
        <w:rPr>
          <w:rFonts w:cs="Arial"/>
          <w:lang w:val="uk-UA"/>
        </w:rPr>
        <w:t xml:space="preserve"> власники/учасники не входять до </w:t>
      </w:r>
      <w:proofErr w:type="spellStart"/>
      <w:r>
        <w:rPr>
          <w:rFonts w:cs="Arial"/>
          <w:lang w:val="uk-UA"/>
        </w:rPr>
        <w:t>санкційних</w:t>
      </w:r>
      <w:proofErr w:type="spellEnd"/>
      <w:r>
        <w:rPr>
          <w:rFonts w:cs="Arial"/>
          <w:lang w:val="uk-UA"/>
        </w:rPr>
        <w:t xml:space="preserve"> списків України та ЄС</w:t>
      </w:r>
      <w:r w:rsidR="00BF2788" w:rsidRPr="00B94EF0">
        <w:rPr>
          <w:rFonts w:cs="Arial"/>
          <w:lang w:val="ru-RU"/>
        </w:rPr>
        <w:t>;</w:t>
      </w:r>
    </w:p>
    <w:p w14:paraId="659F0D3F" w14:textId="5BD385BB" w:rsidR="00BF2788" w:rsidRPr="00B94EF0" w:rsidRDefault="00147FC1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Не перебуває в стані ліквідації</w:t>
      </w:r>
      <w:r w:rsidR="00BF2788" w:rsidRPr="00B94EF0">
        <w:rPr>
          <w:rFonts w:cs="Arial"/>
          <w:lang w:val="ru-RU"/>
        </w:rPr>
        <w:t>;</w:t>
      </w:r>
    </w:p>
    <w:p w14:paraId="21CC10EA" w14:textId="753A9B69" w:rsidR="00BF2788" w:rsidRPr="00B94EF0" w:rsidRDefault="00147FC1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Не зареєстрований на неконтрольованій території України</w:t>
      </w:r>
      <w:r w:rsidR="00BF2788" w:rsidRPr="00B94EF0">
        <w:rPr>
          <w:rFonts w:cs="Arial"/>
          <w:lang w:val="ru-RU"/>
        </w:rPr>
        <w:t>;</w:t>
      </w:r>
    </w:p>
    <w:p w14:paraId="72461627" w14:textId="50A42F13" w:rsidR="00F665EB" w:rsidRDefault="00147FC1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Не має кінцевого </w:t>
      </w:r>
      <w:proofErr w:type="spellStart"/>
      <w:r>
        <w:rPr>
          <w:rFonts w:cs="Arial"/>
          <w:lang w:val="uk-UA"/>
        </w:rPr>
        <w:t>бенефіціарного</w:t>
      </w:r>
      <w:proofErr w:type="spellEnd"/>
      <w:r>
        <w:rPr>
          <w:rFonts w:cs="Arial"/>
          <w:lang w:val="uk-UA"/>
        </w:rPr>
        <w:t xml:space="preserve"> власника, члена або учасника (акціонера) з часткою у статутному капіталі у розмірі 10 та більше відсотків, відомого як Російська Федерація або громадянин Російської Федерації</w:t>
      </w:r>
      <w:r w:rsidRPr="00F81DC5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за виключенням осіб, які мешкають на території України на законних підставах</w:t>
      </w:r>
      <w:r w:rsidRPr="00F81DC5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або як юридична особа, створена та зареєстрована відповідно до законодавства Російської Федерації</w:t>
      </w:r>
      <w:r w:rsidR="00BF2788" w:rsidRPr="00F81DC5">
        <w:rPr>
          <w:rFonts w:cs="Arial"/>
          <w:lang w:val="uk-UA"/>
        </w:rPr>
        <w:t xml:space="preserve">. </w:t>
      </w:r>
    </w:p>
    <w:p w14:paraId="4DF7553B" w14:textId="77777777" w:rsidR="00F665EB" w:rsidRPr="00F665EB" w:rsidRDefault="00F665EB" w:rsidP="00F665EB">
      <w:pPr>
        <w:spacing w:before="100" w:beforeAutospacing="1" w:after="0"/>
        <w:ind w:left="720"/>
        <w:jc w:val="both"/>
        <w:rPr>
          <w:rFonts w:cs="Arial"/>
          <w:lang w:val="uk-UA"/>
        </w:rPr>
      </w:pPr>
    </w:p>
    <w:p w14:paraId="3681C007" w14:textId="19CBECC1" w:rsidR="00D43FAE" w:rsidRPr="00F665EB" w:rsidRDefault="00147FC1" w:rsidP="00F665EB">
      <w:pPr>
        <w:jc w:val="both"/>
        <w:rPr>
          <w:rFonts w:eastAsia="Arial" w:cs="Arial"/>
          <w:lang w:val="uk-UA"/>
        </w:rPr>
      </w:pPr>
      <w:r w:rsidRPr="00F81DC5">
        <w:rPr>
          <w:rFonts w:eastAsia="Arial" w:cs="Arial"/>
          <w:lang w:val="en-US"/>
        </w:rPr>
        <w:t>GIZ</w:t>
      </w:r>
      <w:r w:rsidRPr="00B94EF0">
        <w:rPr>
          <w:rFonts w:eastAsia="Arial" w:cs="Arial"/>
          <w:lang w:val="ru-RU"/>
        </w:rPr>
        <w:t xml:space="preserve"> </w:t>
      </w:r>
      <w:r>
        <w:rPr>
          <w:rFonts w:eastAsia="Arial" w:cs="Arial"/>
          <w:lang w:val="uk-UA"/>
        </w:rPr>
        <w:t>має право у будь-який час перевірити зазначені відомості</w:t>
      </w:r>
      <w:r w:rsidRPr="00B94EF0">
        <w:rPr>
          <w:rFonts w:eastAsia="Arial" w:cs="Arial"/>
          <w:lang w:val="ru-RU"/>
        </w:rPr>
        <w:t xml:space="preserve">. </w:t>
      </w:r>
      <w:r>
        <w:rPr>
          <w:rFonts w:eastAsia="Arial" w:cs="Arial"/>
          <w:lang w:val="uk-UA"/>
        </w:rPr>
        <w:t xml:space="preserve">Учасник конкурсу підтверджує свою згоду на обробку персональних даних згідно з положеннями Загального регламенту ЄС про захист даних </w:t>
      </w:r>
      <w:r w:rsidRPr="00B94EF0">
        <w:rPr>
          <w:rFonts w:eastAsia="Arial" w:cs="Arial"/>
          <w:lang w:val="ru-RU"/>
        </w:rPr>
        <w:t>(</w:t>
      </w:r>
      <w:r w:rsidRPr="00F81DC5">
        <w:rPr>
          <w:rFonts w:eastAsia="Arial" w:cs="Arial"/>
          <w:lang w:val="en-US"/>
        </w:rPr>
        <w:t>GDPR</w:t>
      </w:r>
      <w:r w:rsidRPr="00B94EF0">
        <w:rPr>
          <w:rFonts w:eastAsia="Arial" w:cs="Arial"/>
          <w:lang w:val="ru-RU"/>
        </w:rPr>
        <w:t xml:space="preserve">) </w:t>
      </w:r>
      <w:r>
        <w:rPr>
          <w:rFonts w:eastAsia="Arial" w:cs="Arial"/>
          <w:lang w:val="uk-UA"/>
        </w:rPr>
        <w:t xml:space="preserve">та Закону України «Про захист персональних даних» № </w:t>
      </w:r>
      <w:r w:rsidRPr="00B94EF0">
        <w:rPr>
          <w:rFonts w:eastAsia="Arial" w:cs="Arial"/>
          <w:lang w:val="ru-RU"/>
        </w:rPr>
        <w:t>2297-</w:t>
      </w:r>
      <w:r w:rsidRPr="00F81DC5">
        <w:rPr>
          <w:rFonts w:eastAsia="Arial" w:cs="Arial"/>
          <w:lang w:val="en-US"/>
        </w:rPr>
        <w:t>VI</w:t>
      </w:r>
      <w:r>
        <w:rPr>
          <w:rFonts w:eastAsia="Arial" w:cs="Arial"/>
          <w:lang w:val="uk-UA"/>
        </w:rPr>
        <w:t xml:space="preserve"> від </w:t>
      </w:r>
      <w:r w:rsidRPr="00B94EF0">
        <w:rPr>
          <w:rFonts w:eastAsia="Arial" w:cs="Arial"/>
          <w:lang w:val="ru-RU"/>
        </w:rPr>
        <w:t>01.06.2010</w:t>
      </w:r>
      <w:r>
        <w:rPr>
          <w:rFonts w:eastAsia="Arial" w:cs="Arial"/>
          <w:lang w:val="uk-UA"/>
        </w:rPr>
        <w:t xml:space="preserve"> р</w:t>
      </w:r>
      <w:r w:rsidR="00E07D72" w:rsidRPr="00B94EF0">
        <w:rPr>
          <w:rFonts w:eastAsia="Arial" w:cs="Arial"/>
          <w:lang w:val="ru-RU"/>
        </w:rPr>
        <w:t>.</w:t>
      </w:r>
    </w:p>
    <w:p w14:paraId="467BEB8F" w14:textId="77777777" w:rsidR="00D43FAE" w:rsidRPr="00B94EF0" w:rsidRDefault="00D43FAE" w:rsidP="00127D3B">
      <w:pPr>
        <w:jc w:val="both"/>
        <w:rPr>
          <w:rFonts w:eastAsia="Arial" w:cs="Arial"/>
          <w:lang w:val="ru-RU"/>
        </w:rPr>
      </w:pPr>
    </w:p>
    <w:p w14:paraId="1DD6F015" w14:textId="5AD23301" w:rsidR="003B6E03" w:rsidRPr="00F81DC5" w:rsidRDefault="00801B8E" w:rsidP="00104ECD">
      <w:pPr>
        <w:pStyle w:val="ListParagraph"/>
        <w:numPr>
          <w:ilvl w:val="1"/>
          <w:numId w:val="6"/>
        </w:numPr>
        <w:shd w:val="clear" w:color="auto" w:fill="FFFFFF"/>
        <w:spacing w:after="0" w:line="240" w:lineRule="exact"/>
        <w:jc w:val="both"/>
        <w:textAlignment w:val="baseline"/>
        <w:rPr>
          <w:rFonts w:cs="Arial"/>
        </w:rPr>
      </w:pPr>
      <w:r>
        <w:rPr>
          <w:rFonts w:cs="Arial"/>
          <w:b/>
          <w:bCs/>
          <w:lang w:val="uk-UA" w:eastAsia="uk-UA"/>
        </w:rPr>
        <w:t>Звільнення від сплати ПДВ</w:t>
      </w:r>
      <w:r w:rsidR="00E07D72" w:rsidRPr="00F81DC5">
        <w:rPr>
          <w:rFonts w:cs="Arial"/>
          <w:b/>
          <w:bCs/>
          <w:lang w:eastAsia="uk-UA"/>
        </w:rPr>
        <w:t xml:space="preserve"> </w:t>
      </w:r>
    </w:p>
    <w:p w14:paraId="2B9CBE2A" w14:textId="77777777" w:rsidR="004F7785" w:rsidRPr="00F81DC5" w:rsidRDefault="004F7785" w:rsidP="003B6E03">
      <w:pPr>
        <w:shd w:val="clear" w:color="auto" w:fill="FFFFFF"/>
        <w:spacing w:after="0" w:line="240" w:lineRule="exact"/>
        <w:ind w:left="142"/>
        <w:jc w:val="both"/>
        <w:textAlignment w:val="baseline"/>
        <w:rPr>
          <w:rFonts w:cs="Arial"/>
          <w:lang w:val="ru-RU"/>
        </w:rPr>
      </w:pPr>
    </w:p>
    <w:p w14:paraId="4CDB23F8" w14:textId="0EAAB3CD" w:rsidR="00CF4893" w:rsidRPr="00F5247B" w:rsidRDefault="00DB1F25" w:rsidP="009B2F9B">
      <w:pPr>
        <w:shd w:val="clear" w:color="auto" w:fill="FFFFFF"/>
        <w:spacing w:after="0" w:line="240" w:lineRule="exact"/>
        <w:ind w:left="142"/>
        <w:jc w:val="both"/>
        <w:textAlignment w:val="baseline"/>
        <w:rPr>
          <w:rFonts w:cs="Arial"/>
          <w:i/>
          <w:iCs/>
          <w:lang w:val="ru-RU"/>
        </w:rPr>
      </w:pPr>
      <w:r w:rsidRPr="00F5247B">
        <w:rPr>
          <w:rFonts w:cs="Arial"/>
          <w:i/>
          <w:iCs/>
          <w:lang w:val="uk-UA"/>
        </w:rPr>
        <w:t>Непередбачено</w:t>
      </w:r>
    </w:p>
    <w:p w14:paraId="1D6855D1" w14:textId="6A7428FB" w:rsidR="00E477FA" w:rsidRPr="00F81DC5" w:rsidRDefault="009B2F9B" w:rsidP="00104ECD">
      <w:pPr>
        <w:pStyle w:val="Heading1"/>
        <w:numPr>
          <w:ilvl w:val="0"/>
          <w:numId w:val="6"/>
        </w:numPr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  <w:lang w:val="uk-UA"/>
        </w:rPr>
        <w:lastRenderedPageBreak/>
        <w:t>Обробка персональних даних третіми сторонами</w:t>
      </w:r>
      <w:r w:rsidR="00FF5247" w:rsidRPr="00F81DC5">
        <w:rPr>
          <w:rFonts w:cs="Arial"/>
          <w:szCs w:val="22"/>
        </w:rPr>
        <w:t xml:space="preserve"> </w:t>
      </w:r>
    </w:p>
    <w:p w14:paraId="23BE3F27" w14:textId="46EBC5CF" w:rsidR="003B6E03" w:rsidRPr="00B94EF0" w:rsidRDefault="009B2F9B" w:rsidP="003B6E03">
      <w:pPr>
        <w:jc w:val="both"/>
        <w:rPr>
          <w:rFonts w:eastAsia="Arial" w:cs="Arial"/>
          <w:lang w:val="ru-RU"/>
        </w:rPr>
      </w:pPr>
      <w:bookmarkStart w:id="83" w:name="_Hlk174896827"/>
      <w:bookmarkEnd w:id="47"/>
      <w:bookmarkEnd w:id="48"/>
      <w:bookmarkEnd w:id="82"/>
      <w:r>
        <w:rPr>
          <w:rFonts w:eastAsia="Arial" w:cs="Arial"/>
          <w:lang w:val="uk-UA"/>
        </w:rPr>
        <w:t xml:space="preserve">Виконання контракту може бути </w:t>
      </w:r>
      <w:proofErr w:type="spellStart"/>
      <w:r>
        <w:rPr>
          <w:rFonts w:eastAsia="Arial" w:cs="Arial"/>
          <w:lang w:val="uk-UA"/>
        </w:rPr>
        <w:t>пов</w:t>
      </w:r>
      <w:proofErr w:type="spellEnd"/>
      <w:r w:rsidRPr="00B94EF0">
        <w:rPr>
          <w:rFonts w:eastAsia="Arial" w:cs="Arial"/>
          <w:lang w:val="ru-RU"/>
        </w:rPr>
        <w:t>’</w:t>
      </w:r>
      <w:proofErr w:type="spellStart"/>
      <w:r>
        <w:rPr>
          <w:rFonts w:eastAsia="Arial" w:cs="Arial"/>
          <w:lang w:val="uk-UA"/>
        </w:rPr>
        <w:t>язане</w:t>
      </w:r>
      <w:proofErr w:type="spellEnd"/>
      <w:r>
        <w:rPr>
          <w:rFonts w:eastAsia="Arial" w:cs="Arial"/>
          <w:lang w:val="uk-UA"/>
        </w:rPr>
        <w:t xml:space="preserve"> з обробкою персональних даних виконавцем. Такими даними є (цей перелік не є виключним) імена та контактні дані, а також дані особи, яка </w:t>
      </w:r>
      <w:r w:rsidR="00A34B4A">
        <w:rPr>
          <w:rFonts w:eastAsia="Arial" w:cs="Arial"/>
          <w:lang w:val="uk-UA"/>
        </w:rPr>
        <w:t>одноосібно визначає характер таких даних та спосіб їх обробки</w:t>
      </w:r>
      <w:r w:rsidR="003B6E03" w:rsidRPr="00B94EF0">
        <w:rPr>
          <w:rFonts w:eastAsia="Arial" w:cs="Arial"/>
          <w:lang w:val="ru-RU"/>
        </w:rPr>
        <w:t xml:space="preserve">. </w:t>
      </w:r>
      <w:r w:rsidR="00A34B4A">
        <w:rPr>
          <w:rFonts w:eastAsia="Arial" w:cs="Arial"/>
          <w:lang w:val="uk-UA"/>
        </w:rPr>
        <w:t xml:space="preserve">В таких випадках, виконавець повинен діяти як незалежний КОНТРОЛЕР ДАНИХ і </w:t>
      </w:r>
      <w:proofErr w:type="spellStart"/>
      <w:r w:rsidR="00A34B4A">
        <w:rPr>
          <w:rFonts w:eastAsia="Arial" w:cs="Arial"/>
          <w:lang w:val="uk-UA"/>
        </w:rPr>
        <w:t>зобов</w:t>
      </w:r>
      <w:proofErr w:type="spellEnd"/>
      <w:r w:rsidR="00A34B4A" w:rsidRPr="00B94EF0">
        <w:rPr>
          <w:rFonts w:eastAsia="Arial" w:cs="Arial"/>
          <w:lang w:val="ru-RU"/>
        </w:rPr>
        <w:t>’</w:t>
      </w:r>
      <w:proofErr w:type="spellStart"/>
      <w:r w:rsidR="00A34B4A">
        <w:rPr>
          <w:rFonts w:eastAsia="Arial" w:cs="Arial"/>
          <w:lang w:val="uk-UA"/>
        </w:rPr>
        <w:t>язаний</w:t>
      </w:r>
      <w:proofErr w:type="spellEnd"/>
      <w:r w:rsidR="00A34B4A">
        <w:rPr>
          <w:rFonts w:eastAsia="Arial" w:cs="Arial"/>
          <w:lang w:val="uk-UA"/>
        </w:rPr>
        <w:t xml:space="preserve"> самостійно дотримуватися УСІХ </w:t>
      </w:r>
      <w:proofErr w:type="spellStart"/>
      <w:r w:rsidR="00A34B4A">
        <w:rPr>
          <w:rFonts w:eastAsia="Arial" w:cs="Arial"/>
          <w:lang w:val="uk-UA"/>
        </w:rPr>
        <w:t>зобов</w:t>
      </w:r>
      <w:proofErr w:type="spellEnd"/>
      <w:r w:rsidR="00A34B4A" w:rsidRPr="00B94EF0">
        <w:rPr>
          <w:rFonts w:eastAsia="Arial" w:cs="Arial"/>
          <w:lang w:val="ru-RU"/>
        </w:rPr>
        <w:t>’</w:t>
      </w:r>
      <w:proofErr w:type="spellStart"/>
      <w:r w:rsidR="00A34B4A">
        <w:rPr>
          <w:rFonts w:eastAsia="Arial" w:cs="Arial"/>
          <w:lang w:val="uk-UA"/>
        </w:rPr>
        <w:t>язань</w:t>
      </w:r>
      <w:proofErr w:type="spellEnd"/>
      <w:r w:rsidR="00A34B4A">
        <w:rPr>
          <w:rFonts w:eastAsia="Arial" w:cs="Arial"/>
          <w:lang w:val="uk-UA"/>
        </w:rPr>
        <w:t xml:space="preserve"> стосовно захисту даних включно з </w:t>
      </w:r>
      <w:proofErr w:type="spellStart"/>
      <w:r w:rsidR="00A34B4A">
        <w:rPr>
          <w:rFonts w:eastAsia="Arial" w:cs="Arial"/>
          <w:lang w:val="uk-UA"/>
        </w:rPr>
        <w:t>зобов</w:t>
      </w:r>
      <w:proofErr w:type="spellEnd"/>
      <w:r w:rsidR="00A34B4A" w:rsidRPr="00B94EF0">
        <w:rPr>
          <w:rFonts w:eastAsia="Arial" w:cs="Arial"/>
          <w:lang w:val="ru-RU"/>
        </w:rPr>
        <w:t>’</w:t>
      </w:r>
      <w:proofErr w:type="spellStart"/>
      <w:r w:rsidR="00A34B4A">
        <w:rPr>
          <w:rFonts w:eastAsia="Arial" w:cs="Arial"/>
          <w:lang w:val="uk-UA"/>
        </w:rPr>
        <w:t>язаннями</w:t>
      </w:r>
      <w:proofErr w:type="spellEnd"/>
      <w:r w:rsidR="00A34B4A">
        <w:rPr>
          <w:rFonts w:eastAsia="Arial" w:cs="Arial"/>
          <w:lang w:val="uk-UA"/>
        </w:rPr>
        <w:t>, які визначені регіональним та місцевим законодавством</w:t>
      </w:r>
      <w:r w:rsidR="003B6E03" w:rsidRPr="00B94EF0">
        <w:rPr>
          <w:rFonts w:eastAsia="Arial" w:cs="Arial"/>
          <w:lang w:val="ru-RU"/>
        </w:rPr>
        <w:t xml:space="preserve">. </w:t>
      </w:r>
      <w:r w:rsidR="00A34B4A">
        <w:rPr>
          <w:rFonts w:eastAsia="Arial" w:cs="Arial"/>
          <w:lang w:val="uk-UA"/>
        </w:rPr>
        <w:t xml:space="preserve">Виконавець </w:t>
      </w:r>
      <w:proofErr w:type="spellStart"/>
      <w:r w:rsidR="00A34B4A">
        <w:rPr>
          <w:rFonts w:eastAsia="Arial" w:cs="Arial"/>
          <w:lang w:val="uk-UA"/>
        </w:rPr>
        <w:t>зобов</w:t>
      </w:r>
      <w:proofErr w:type="spellEnd"/>
      <w:r w:rsidR="00A34B4A" w:rsidRPr="00B94EF0">
        <w:rPr>
          <w:rFonts w:eastAsia="Arial" w:cs="Arial"/>
          <w:lang w:val="ru-RU"/>
        </w:rPr>
        <w:t>’</w:t>
      </w:r>
      <w:proofErr w:type="spellStart"/>
      <w:r w:rsidR="00A34B4A">
        <w:rPr>
          <w:rFonts w:eastAsia="Arial" w:cs="Arial"/>
          <w:lang w:val="uk-UA"/>
        </w:rPr>
        <w:t>язаний</w:t>
      </w:r>
      <w:proofErr w:type="spellEnd"/>
      <w:r w:rsidR="00A34B4A">
        <w:rPr>
          <w:rFonts w:eastAsia="Arial" w:cs="Arial"/>
          <w:lang w:val="uk-UA"/>
        </w:rPr>
        <w:t xml:space="preserve"> обробляти персональні дані лише за умови, якщо узгоджене завдання не може бути виконане в належний спосіб без використання таких даних</w:t>
      </w:r>
      <w:r w:rsidR="003B6E03" w:rsidRPr="00B94EF0">
        <w:rPr>
          <w:rFonts w:eastAsia="Arial" w:cs="Arial"/>
          <w:lang w:val="ru-RU"/>
        </w:rPr>
        <w:t xml:space="preserve">. </w:t>
      </w:r>
      <w:r w:rsidR="00D10011">
        <w:rPr>
          <w:rFonts w:eastAsia="Arial" w:cs="Arial"/>
          <w:lang w:val="uk-UA"/>
        </w:rPr>
        <w:t>Необхідно дотримуватися п</w:t>
      </w:r>
      <w:r w:rsidR="00A0550B">
        <w:rPr>
          <w:rFonts w:eastAsia="Arial" w:cs="Arial"/>
          <w:lang w:val="uk-UA"/>
        </w:rPr>
        <w:t>ринцип</w:t>
      </w:r>
      <w:r w:rsidR="00D10011">
        <w:rPr>
          <w:rFonts w:eastAsia="Arial" w:cs="Arial"/>
          <w:lang w:val="uk-UA"/>
        </w:rPr>
        <w:t>ів</w:t>
      </w:r>
      <w:r w:rsidR="00A0550B">
        <w:rPr>
          <w:rFonts w:eastAsia="Arial" w:cs="Arial"/>
          <w:lang w:val="uk-UA"/>
        </w:rPr>
        <w:t xml:space="preserve"> захисту даних (законність, використання мінімальної кількості даних, точність, обмежене цільове призначення даних, обмежене зберігання даних</w:t>
      </w:r>
      <w:r w:rsidR="003B6E03" w:rsidRPr="00B94EF0">
        <w:rPr>
          <w:rFonts w:eastAsia="Arial" w:cs="Arial"/>
          <w:lang w:val="ru-RU"/>
        </w:rPr>
        <w:t xml:space="preserve">, </w:t>
      </w:r>
      <w:r w:rsidR="00A0550B">
        <w:rPr>
          <w:rFonts w:eastAsia="Arial" w:cs="Arial"/>
          <w:lang w:val="uk-UA"/>
        </w:rPr>
        <w:t>прозорість, доброчесність, конфіденційність, підзвітність</w:t>
      </w:r>
      <w:r w:rsidR="00D10011">
        <w:rPr>
          <w:rFonts w:eastAsia="Arial" w:cs="Arial"/>
          <w:lang w:val="uk-UA"/>
        </w:rPr>
        <w:t xml:space="preserve">) та усіх прав </w:t>
      </w:r>
      <w:proofErr w:type="spellStart"/>
      <w:r w:rsidR="00D10011">
        <w:rPr>
          <w:rFonts w:eastAsia="Arial" w:cs="Arial"/>
          <w:lang w:val="uk-UA"/>
        </w:rPr>
        <w:t>суб</w:t>
      </w:r>
      <w:proofErr w:type="spellEnd"/>
      <w:r w:rsidR="00D10011" w:rsidRPr="00B94EF0">
        <w:rPr>
          <w:rFonts w:eastAsia="Arial" w:cs="Arial"/>
          <w:lang w:val="ru-RU"/>
        </w:rPr>
        <w:t>’</w:t>
      </w:r>
      <w:proofErr w:type="spellStart"/>
      <w:r w:rsidR="00D10011">
        <w:rPr>
          <w:rFonts w:eastAsia="Arial" w:cs="Arial"/>
          <w:lang w:val="uk-UA"/>
        </w:rPr>
        <w:t>єктів</w:t>
      </w:r>
      <w:proofErr w:type="spellEnd"/>
      <w:r w:rsidR="00D10011">
        <w:rPr>
          <w:rFonts w:eastAsia="Arial" w:cs="Arial"/>
          <w:lang w:val="uk-UA"/>
        </w:rPr>
        <w:t xml:space="preserve"> обробки даних</w:t>
      </w:r>
      <w:r w:rsidR="003B6E03" w:rsidRPr="00B94EF0">
        <w:rPr>
          <w:rFonts w:eastAsia="Arial" w:cs="Arial"/>
          <w:lang w:val="ru-RU"/>
        </w:rPr>
        <w:t xml:space="preserve">. </w:t>
      </w:r>
      <w:r w:rsidR="003B6E03" w:rsidRPr="00F81DC5">
        <w:rPr>
          <w:rFonts w:eastAsia="Arial" w:cs="Arial"/>
          <w:lang w:val="en-US"/>
        </w:rPr>
        <w:t>GIZ</w:t>
      </w:r>
      <w:r w:rsidR="003B6E03" w:rsidRPr="00B94EF0">
        <w:rPr>
          <w:rFonts w:eastAsia="Arial" w:cs="Arial"/>
          <w:lang w:val="ru-RU"/>
        </w:rPr>
        <w:t xml:space="preserve"> </w:t>
      </w:r>
      <w:r w:rsidR="00D10011">
        <w:rPr>
          <w:rFonts w:eastAsia="Arial" w:cs="Arial"/>
          <w:lang w:val="uk-UA"/>
        </w:rPr>
        <w:t>у будь-якому вигляді НЕ несе відповідальність за таку обробку даних</w:t>
      </w:r>
      <w:r w:rsidR="003B6E03" w:rsidRPr="00B94EF0">
        <w:rPr>
          <w:rFonts w:eastAsia="Arial" w:cs="Arial"/>
          <w:lang w:val="ru-RU"/>
        </w:rPr>
        <w:t>.</w:t>
      </w:r>
    </w:p>
    <w:p w14:paraId="548975E7" w14:textId="688F2CD0" w:rsidR="003B6E03" w:rsidRPr="00B94EF0" w:rsidRDefault="00D10011" w:rsidP="003B6E03">
      <w:pPr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 xml:space="preserve">Якщо до виконавця не застосовуються положення </w:t>
      </w:r>
      <w:r w:rsidR="003B6E03" w:rsidRPr="00F81DC5">
        <w:rPr>
          <w:rFonts w:eastAsia="Arial" w:cs="Arial"/>
          <w:lang w:val="en-US"/>
        </w:rPr>
        <w:t>GDPR</w:t>
      </w:r>
      <w:r>
        <w:rPr>
          <w:rFonts w:eastAsia="Arial" w:cs="Arial"/>
          <w:lang w:val="uk-UA"/>
        </w:rPr>
        <w:t xml:space="preserve">, а відповідне законодавство не містить будь-яких пояснень стосовно принципів захисту даних та зазначених тут прав, необхідно враховувати визначення та тлумачення, зазначені в </w:t>
      </w:r>
      <w:r w:rsidR="003B6E03" w:rsidRPr="00F81DC5">
        <w:rPr>
          <w:rFonts w:eastAsia="Arial" w:cs="Arial"/>
          <w:lang w:val="en-US"/>
        </w:rPr>
        <w:t>GDPR</w:t>
      </w:r>
      <w:r w:rsidR="003B6E03" w:rsidRPr="00B94EF0">
        <w:rPr>
          <w:rFonts w:eastAsia="Arial" w:cs="Arial"/>
          <w:lang w:val="ru-RU"/>
        </w:rPr>
        <w:t xml:space="preserve"> (</w:t>
      </w:r>
      <w:r>
        <w:rPr>
          <w:rFonts w:eastAsia="Arial" w:cs="Arial"/>
          <w:lang w:val="uk-UA"/>
        </w:rPr>
        <w:t>Регламент</w:t>
      </w:r>
      <w:r w:rsidR="003B6E03" w:rsidRPr="00B94EF0">
        <w:rPr>
          <w:rFonts w:eastAsia="Arial" w:cs="Arial"/>
          <w:lang w:val="ru-RU"/>
        </w:rPr>
        <w:t xml:space="preserve"> (</w:t>
      </w:r>
      <w:r>
        <w:rPr>
          <w:rFonts w:eastAsia="Arial" w:cs="Arial"/>
          <w:lang w:val="uk-UA"/>
        </w:rPr>
        <w:t>ЄС</w:t>
      </w:r>
      <w:r w:rsidR="003B6E03" w:rsidRPr="00B94EF0">
        <w:rPr>
          <w:rFonts w:eastAsia="Arial" w:cs="Arial"/>
          <w:lang w:val="ru-RU"/>
        </w:rPr>
        <w:t>) 2016/679).</w:t>
      </w:r>
    </w:p>
    <w:p w14:paraId="317E85E3" w14:textId="73A46ABB" w:rsidR="0051151D" w:rsidRPr="00F81DC5" w:rsidRDefault="005B348A" w:rsidP="00104ECD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cs="Arial"/>
          <w:b/>
          <w:lang w:val="uk-UA"/>
        </w:rPr>
      </w:pPr>
      <w:bookmarkStart w:id="84" w:name="_Toc119492775"/>
      <w:bookmarkStart w:id="85" w:name="_Toc119492820"/>
      <w:bookmarkStart w:id="86" w:name="_Toc119492869"/>
      <w:bookmarkStart w:id="87" w:name="_Toc119492984"/>
      <w:bookmarkStart w:id="88" w:name="_Toc119493072"/>
      <w:bookmarkStart w:id="89" w:name="_Toc119493222"/>
      <w:bookmarkStart w:id="90" w:name="_Toc119493846"/>
      <w:bookmarkStart w:id="91" w:name="_Ref508121786"/>
      <w:bookmarkStart w:id="92" w:name="_Ref508122384"/>
      <w:bookmarkStart w:id="93" w:name="_Ref508122597"/>
      <w:bookmarkStart w:id="94" w:name="_Toc508620018"/>
      <w:bookmarkStart w:id="95" w:name="_Toc119493847"/>
      <w:bookmarkStart w:id="96" w:name="_Toc127948124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rFonts w:cs="Arial"/>
          <w:b/>
          <w:lang w:val="uk-UA"/>
        </w:rPr>
        <w:t>Вимоги до формату пропозиції</w:t>
      </w:r>
      <w:bookmarkEnd w:id="91"/>
      <w:bookmarkEnd w:id="92"/>
      <w:bookmarkEnd w:id="93"/>
      <w:bookmarkEnd w:id="94"/>
      <w:bookmarkEnd w:id="95"/>
      <w:bookmarkEnd w:id="96"/>
    </w:p>
    <w:p w14:paraId="4B86713B" w14:textId="7DEE0A3E" w:rsidR="0051151D" w:rsidRPr="00F81DC5" w:rsidRDefault="005B348A" w:rsidP="00104ECD">
      <w:pPr>
        <w:pStyle w:val="ListParagraph"/>
        <w:numPr>
          <w:ilvl w:val="1"/>
          <w:numId w:val="6"/>
        </w:numPr>
        <w:ind w:left="0" w:firstLine="0"/>
        <w:jc w:val="both"/>
        <w:rPr>
          <w:rFonts w:eastAsia="Arial" w:cs="Arial"/>
          <w:b/>
          <w:bCs/>
          <w:lang w:val="uk-UA"/>
        </w:rPr>
      </w:pPr>
      <w:bookmarkStart w:id="97" w:name="_Toc112161422"/>
      <w:bookmarkStart w:id="98" w:name="_Toc127948125"/>
      <w:r>
        <w:rPr>
          <w:rFonts w:eastAsia="Arial" w:cs="Arial"/>
          <w:b/>
          <w:bCs/>
          <w:lang w:val="uk-UA"/>
        </w:rPr>
        <w:t>Документи, які повинні бути надані</w:t>
      </w:r>
      <w:bookmarkEnd w:id="97"/>
      <w:bookmarkEnd w:id="98"/>
    </w:p>
    <w:p w14:paraId="1A9F84C0" w14:textId="45897343" w:rsidR="008F14EA" w:rsidRPr="00F81DC5" w:rsidRDefault="005B348A" w:rsidP="00104ECD">
      <w:pPr>
        <w:pStyle w:val="ListParagraph"/>
        <w:numPr>
          <w:ilvl w:val="2"/>
          <w:numId w:val="6"/>
        </w:numPr>
        <w:ind w:left="0" w:firstLine="0"/>
        <w:jc w:val="both"/>
        <w:rPr>
          <w:rFonts w:eastAsiaTheme="majorEastAsia" w:cs="Arial"/>
          <w:b/>
        </w:rPr>
      </w:pPr>
      <w:bookmarkStart w:id="99" w:name="_Toc112161423"/>
      <w:bookmarkStart w:id="100" w:name="_Toc127948126"/>
      <w:r>
        <w:rPr>
          <w:rStyle w:val="normaltextrun"/>
          <w:rFonts w:eastAsia="Arial" w:cs="Arial"/>
          <w:b/>
          <w:lang w:val="uk-UA"/>
        </w:rPr>
        <w:t>Технічна пропозиція</w:t>
      </w:r>
      <w:bookmarkEnd w:id="99"/>
      <w:bookmarkEnd w:id="100"/>
      <w:r w:rsidR="00B427EB" w:rsidRPr="00F81DC5">
        <w:rPr>
          <w:rStyle w:val="normaltextrun"/>
          <w:rFonts w:eastAsia="Arial" w:cs="Arial"/>
          <w:b/>
          <w:lang w:val="en-US"/>
        </w:rPr>
        <w:t xml:space="preserve"> </w:t>
      </w:r>
    </w:p>
    <w:p w14:paraId="4E4077A8" w14:textId="1B72FA6F" w:rsidR="008F14EA" w:rsidRPr="00B94EF0" w:rsidRDefault="005B348A" w:rsidP="00127D3B">
      <w:pPr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 xml:space="preserve">Учасники конкурсу </w:t>
      </w:r>
      <w:proofErr w:type="spellStart"/>
      <w:r>
        <w:rPr>
          <w:rFonts w:eastAsia="Arial" w:cs="Arial"/>
          <w:lang w:val="uk-UA"/>
        </w:rPr>
        <w:t>зобов</w:t>
      </w:r>
      <w:proofErr w:type="spellEnd"/>
      <w:r w:rsidRPr="00B94EF0">
        <w:rPr>
          <w:rFonts w:eastAsia="Arial" w:cs="Arial"/>
          <w:lang w:val="ru-RU"/>
        </w:rPr>
        <w:t>’</w:t>
      </w:r>
      <w:proofErr w:type="spellStart"/>
      <w:r>
        <w:rPr>
          <w:rFonts w:eastAsia="Arial" w:cs="Arial"/>
          <w:lang w:val="uk-UA"/>
        </w:rPr>
        <w:t>язані</w:t>
      </w:r>
      <w:proofErr w:type="spellEnd"/>
      <w:r>
        <w:rPr>
          <w:rFonts w:eastAsia="Arial" w:cs="Arial"/>
          <w:lang w:val="uk-UA"/>
        </w:rPr>
        <w:t xml:space="preserve"> надати наступні документи</w:t>
      </w:r>
      <w:r w:rsidR="008F14EA" w:rsidRPr="00B94EF0">
        <w:rPr>
          <w:rFonts w:eastAsia="Arial" w:cs="Arial"/>
          <w:lang w:val="ru-RU"/>
        </w:rPr>
        <w:t>:</w:t>
      </w:r>
    </w:p>
    <w:p w14:paraId="1A3B507C" w14:textId="2DE23E9A" w:rsidR="008F14EA" w:rsidRPr="00B94EF0" w:rsidRDefault="00593C3F" w:rsidP="00104ECD">
      <w:pPr>
        <w:pStyle w:val="ListParagraph"/>
        <w:numPr>
          <w:ilvl w:val="0"/>
          <w:numId w:val="5"/>
        </w:numPr>
        <w:spacing w:line="259" w:lineRule="auto"/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>Технічну пропозицію з описом проведених тренінгів, зазначених у переліку</w:t>
      </w:r>
      <w:r w:rsidR="005312C5" w:rsidRPr="00B94EF0">
        <w:rPr>
          <w:rFonts w:eastAsia="Arial" w:cs="Arial"/>
          <w:lang w:val="ru-RU"/>
        </w:rPr>
        <w:t xml:space="preserve">, </w:t>
      </w:r>
      <w:r>
        <w:rPr>
          <w:rFonts w:eastAsia="Arial" w:cs="Arial"/>
          <w:lang w:val="uk-UA"/>
        </w:rPr>
        <w:t>включно з їх програмою</w:t>
      </w:r>
      <w:r w:rsidR="008F14EA" w:rsidRPr="00B94EF0">
        <w:rPr>
          <w:rFonts w:eastAsia="Arial" w:cs="Arial"/>
          <w:lang w:val="ru-RU"/>
        </w:rPr>
        <w:t xml:space="preserve">. </w:t>
      </w:r>
      <w:r>
        <w:rPr>
          <w:rFonts w:eastAsia="Arial" w:cs="Arial"/>
          <w:b/>
          <w:bCs/>
          <w:lang w:val="uk-UA"/>
        </w:rPr>
        <w:t>Технічна пропозиція повинна бути підписана та пропечатана</w:t>
      </w:r>
      <w:r w:rsidR="008F14EA" w:rsidRPr="00B94EF0">
        <w:rPr>
          <w:rFonts w:eastAsia="Arial" w:cs="Arial"/>
          <w:b/>
          <w:bCs/>
          <w:lang w:val="ru-RU"/>
        </w:rPr>
        <w:t xml:space="preserve"> (</w:t>
      </w:r>
      <w:r>
        <w:rPr>
          <w:rFonts w:eastAsia="Arial" w:cs="Arial"/>
          <w:b/>
          <w:bCs/>
          <w:lang w:val="uk-UA"/>
        </w:rPr>
        <w:t>якщо печатка застосовується</w:t>
      </w:r>
      <w:r w:rsidR="008F14EA" w:rsidRPr="00B94EF0">
        <w:rPr>
          <w:rFonts w:eastAsia="Arial" w:cs="Arial"/>
          <w:b/>
          <w:bCs/>
          <w:lang w:val="ru-RU"/>
        </w:rPr>
        <w:t>);</w:t>
      </w:r>
    </w:p>
    <w:p w14:paraId="14046885" w14:textId="6F142A4A" w:rsidR="00673325" w:rsidRPr="00F81DC5" w:rsidRDefault="00593C3F" w:rsidP="00104ECD">
      <w:pPr>
        <w:pStyle w:val="ListParagraph"/>
        <w:numPr>
          <w:ilvl w:val="0"/>
          <w:numId w:val="5"/>
        </w:numPr>
        <w:spacing w:after="0"/>
        <w:jc w:val="both"/>
        <w:rPr>
          <w:rFonts w:eastAsia="Arial" w:cs="Arial"/>
          <w:b/>
          <w:bCs/>
          <w:lang w:val="en-US"/>
        </w:rPr>
      </w:pPr>
      <w:r>
        <w:rPr>
          <w:rFonts w:eastAsia="Arial" w:cs="Arial"/>
          <w:lang w:val="uk-UA"/>
        </w:rPr>
        <w:t>Резюме експертів з зазначеним відповідним досвідом роботи та кваліфікацією</w:t>
      </w:r>
      <w:r w:rsidR="00673325" w:rsidRPr="00B94EF0">
        <w:rPr>
          <w:rFonts w:eastAsia="Arial" w:cs="Arial"/>
          <w:lang w:val="ru-RU"/>
        </w:rPr>
        <w:t xml:space="preserve"> </w:t>
      </w:r>
      <w:r w:rsidR="00673325" w:rsidRPr="00F81DC5">
        <w:rPr>
          <w:rFonts w:eastAsia="Arial" w:cs="Arial"/>
          <w:lang w:val="en-US"/>
        </w:rPr>
        <w:t>(</w:t>
      </w:r>
      <w:r>
        <w:rPr>
          <w:rFonts w:eastAsia="Arial" w:cs="Arial"/>
          <w:lang w:val="uk-UA"/>
        </w:rPr>
        <w:t>освітою</w:t>
      </w:r>
      <w:r w:rsidR="00673325" w:rsidRPr="00F81DC5">
        <w:rPr>
          <w:rFonts w:eastAsia="Arial" w:cs="Arial"/>
          <w:lang w:val="en-US"/>
        </w:rPr>
        <w:t>)</w:t>
      </w:r>
      <w:r>
        <w:rPr>
          <w:rFonts w:eastAsia="Arial" w:cs="Arial"/>
          <w:lang w:val="uk-UA"/>
        </w:rPr>
        <w:t>;</w:t>
      </w:r>
      <w:r w:rsidR="00673325" w:rsidRPr="00F81DC5">
        <w:rPr>
          <w:rFonts w:eastAsia="Arial" w:cs="Arial"/>
          <w:lang w:val="en-US"/>
        </w:rPr>
        <w:t xml:space="preserve"> </w:t>
      </w:r>
    </w:p>
    <w:p w14:paraId="082A6F7E" w14:textId="0DB1337C" w:rsidR="00673325" w:rsidRPr="00B94EF0" w:rsidRDefault="00593C3F" w:rsidP="00104ECD">
      <w:pPr>
        <w:pStyle w:val="ListParagraph"/>
        <w:numPr>
          <w:ilvl w:val="0"/>
          <w:numId w:val="5"/>
        </w:numPr>
        <w:spacing w:after="0"/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 xml:space="preserve">Портфоліо компанії з необхідною інформацією згідно з п. </w:t>
      </w:r>
      <w:r w:rsidR="00CD5E71" w:rsidRPr="00B94EF0">
        <w:rPr>
          <w:rFonts w:cs="Arial"/>
          <w:lang w:val="ru-RU"/>
        </w:rPr>
        <w:t>10.1.4</w:t>
      </w:r>
      <w:r>
        <w:rPr>
          <w:rFonts w:cs="Arial"/>
          <w:lang w:val="uk-UA"/>
        </w:rPr>
        <w:t>.</w:t>
      </w:r>
    </w:p>
    <w:p w14:paraId="61730144" w14:textId="77777777" w:rsidR="00673325" w:rsidRPr="00B94EF0" w:rsidRDefault="00673325" w:rsidP="00127D3B">
      <w:pPr>
        <w:spacing w:line="259" w:lineRule="auto"/>
        <w:ind w:left="360"/>
        <w:jc w:val="both"/>
        <w:rPr>
          <w:rFonts w:cs="Arial"/>
          <w:i/>
          <w:color w:val="E36C0A"/>
          <w:lang w:val="ru-RU"/>
        </w:rPr>
      </w:pPr>
    </w:p>
    <w:p w14:paraId="7D959946" w14:textId="4A2F87DA" w:rsidR="008F14EA" w:rsidRPr="00F81DC5" w:rsidRDefault="00593C3F" w:rsidP="00127D3B">
      <w:pPr>
        <w:jc w:val="both"/>
        <w:rPr>
          <w:rFonts w:cs="Arial"/>
        </w:rPr>
      </w:pPr>
      <w:r>
        <w:rPr>
          <w:rFonts w:cs="Arial"/>
          <w:lang w:val="uk-UA"/>
        </w:rPr>
        <w:t>Структура технічної пропозиції повинна відповідати структурі технічного завдання</w:t>
      </w:r>
      <w:r w:rsidR="008F14EA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Зокрема, детальна структура концепції </w:t>
      </w:r>
      <w:r w:rsidR="008F14EA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розділ</w:t>
      </w:r>
      <w:r w:rsidR="008F14EA" w:rsidRPr="00F81DC5">
        <w:rPr>
          <w:rFonts w:cs="Arial"/>
        </w:rPr>
        <w:t> </w:t>
      </w:r>
      <w:r w:rsidR="008F14EA" w:rsidRPr="00B94EF0">
        <w:rPr>
          <w:rFonts w:cs="Arial"/>
          <w:lang w:val="ru-RU"/>
        </w:rPr>
        <w:t xml:space="preserve">3) </w:t>
      </w:r>
      <w:r>
        <w:rPr>
          <w:rFonts w:cs="Arial"/>
          <w:lang w:val="uk-UA"/>
        </w:rPr>
        <w:t xml:space="preserve">повинна бути організована згідно з критеріями, відповідність яким отримала позитивну оцінку </w:t>
      </w:r>
      <w:r w:rsidR="008F14EA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більше нуля</w:t>
      </w:r>
      <w:r w:rsidR="008F14EA" w:rsidRPr="00B94EF0">
        <w:rPr>
          <w:rFonts w:cs="Arial"/>
          <w:lang w:val="ru-RU"/>
        </w:rPr>
        <w:t xml:space="preserve">). </w:t>
      </w:r>
      <w:r>
        <w:rPr>
          <w:rFonts w:cs="Arial"/>
          <w:lang w:val="uk-UA"/>
        </w:rPr>
        <w:t xml:space="preserve">Технічна пропозиція повинна бути читабельною </w:t>
      </w:r>
      <w:r w:rsidR="008F14EA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 xml:space="preserve">розмір шрифту - </w:t>
      </w:r>
      <w:r w:rsidR="008F14EA" w:rsidRPr="00B94EF0">
        <w:rPr>
          <w:rFonts w:cs="Arial"/>
          <w:lang w:val="ru-RU"/>
        </w:rPr>
        <w:t xml:space="preserve">11 </w:t>
      </w:r>
      <w:r>
        <w:rPr>
          <w:rFonts w:cs="Arial"/>
          <w:lang w:val="uk-UA"/>
        </w:rPr>
        <w:t>або більше</w:t>
      </w:r>
      <w:r w:rsidR="008F14EA" w:rsidRPr="00B94EF0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та чітко сформульованою</w:t>
      </w:r>
      <w:r w:rsidR="008F14EA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Технічна пропозиція повинна бути складена англійською / українською мовою</w:t>
      </w:r>
      <w:r w:rsidR="008F14EA" w:rsidRPr="00F81DC5">
        <w:rPr>
          <w:rFonts w:cs="Arial"/>
        </w:rPr>
        <w:t>.</w:t>
      </w:r>
    </w:p>
    <w:p w14:paraId="6F261627" w14:textId="7CE9AD79" w:rsidR="008F14EA" w:rsidRPr="00B94EF0" w:rsidRDefault="00FF6689" w:rsidP="00127D3B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>Обсяг повної технічної пропозиції не повинен перевищувати 10 сторінок (без урахування резюме)</w:t>
      </w:r>
      <w:r w:rsidR="008F14EA" w:rsidRPr="00F81DC5">
        <w:rPr>
          <w:rFonts w:cs="Arial"/>
        </w:rPr>
        <w:t xml:space="preserve">. </w:t>
      </w:r>
      <w:r w:rsidR="002C5884">
        <w:rPr>
          <w:rFonts w:cs="Arial"/>
          <w:lang w:val="uk-UA"/>
        </w:rPr>
        <w:t>В разі перевищення максимального обсягу сторінки її зміст після дозволеного обсягу не буде враховано під час оцінювання пропозицій</w:t>
      </w:r>
      <w:r w:rsidR="008F14EA" w:rsidRPr="00B94EF0">
        <w:rPr>
          <w:rFonts w:cs="Arial"/>
          <w:lang w:val="ru-RU"/>
        </w:rPr>
        <w:t xml:space="preserve">. </w:t>
      </w:r>
      <w:r w:rsidR="002C5884">
        <w:rPr>
          <w:rFonts w:cs="Arial"/>
          <w:lang w:val="uk-UA"/>
        </w:rPr>
        <w:t>Зовнішній контент</w:t>
      </w:r>
      <w:r w:rsidR="008F14EA" w:rsidRPr="00B94EF0">
        <w:rPr>
          <w:rFonts w:cs="Arial"/>
          <w:lang w:val="ru-RU"/>
        </w:rPr>
        <w:t xml:space="preserve"> (</w:t>
      </w:r>
      <w:r w:rsidR="002C5884">
        <w:rPr>
          <w:rFonts w:cs="Arial"/>
          <w:lang w:val="uk-UA"/>
        </w:rPr>
        <w:t xml:space="preserve">наприклад, посилання на </w:t>
      </w:r>
      <w:proofErr w:type="spellStart"/>
      <w:r w:rsidR="002C5884">
        <w:rPr>
          <w:rFonts w:cs="Arial"/>
          <w:lang w:val="uk-UA"/>
        </w:rPr>
        <w:t>вебсторінки</w:t>
      </w:r>
      <w:proofErr w:type="spellEnd"/>
      <w:r w:rsidR="008F14EA" w:rsidRPr="00B94EF0">
        <w:rPr>
          <w:rFonts w:cs="Arial"/>
          <w:lang w:val="ru-RU"/>
        </w:rPr>
        <w:t xml:space="preserve">) </w:t>
      </w:r>
      <w:r w:rsidR="002C5884">
        <w:rPr>
          <w:rFonts w:cs="Arial"/>
          <w:lang w:val="uk-UA"/>
        </w:rPr>
        <w:t>також не враховується під час оцінювання</w:t>
      </w:r>
      <w:r w:rsidR="008F14EA" w:rsidRPr="00B94EF0">
        <w:rPr>
          <w:rFonts w:cs="Arial"/>
          <w:lang w:val="ru-RU"/>
        </w:rPr>
        <w:t>.</w:t>
      </w:r>
    </w:p>
    <w:p w14:paraId="064BF8C0" w14:textId="464BE67B" w:rsidR="008F14EA" w:rsidRPr="00B94EF0" w:rsidRDefault="002C5884" w:rsidP="008F2235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Резюме запропонованих працівників згідно з розділом 4 технічного завдання повинні надаватися у форматі, визначеному у відповідних умовах подання пропозицій </w:t>
      </w:r>
      <w:r w:rsidR="00184804" w:rsidRPr="00B94EF0">
        <w:rPr>
          <w:rFonts w:cs="Arial"/>
          <w:lang w:val="ru-RU"/>
        </w:rPr>
        <w:t>(</w:t>
      </w:r>
      <w:r>
        <w:rPr>
          <w:rFonts w:cs="Arial"/>
          <w:lang w:val="uk-UA"/>
        </w:rPr>
        <w:t>якщо такий формат визначено</w:t>
      </w:r>
      <w:r w:rsidR="00184804" w:rsidRPr="00B94EF0">
        <w:rPr>
          <w:rFonts w:cs="Arial"/>
          <w:lang w:val="ru-RU"/>
        </w:rPr>
        <w:t>)</w:t>
      </w:r>
      <w:r w:rsidR="008F14EA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Обсяг кожного резюме не повинен перевищувати </w:t>
      </w:r>
      <w:r w:rsidR="00CF7A4E" w:rsidRPr="00B94EF0">
        <w:rPr>
          <w:rFonts w:cs="Arial"/>
          <w:lang w:val="ru-RU"/>
        </w:rPr>
        <w:t>3</w:t>
      </w:r>
      <w:r w:rsidR="008F14EA" w:rsidRPr="00B94EF0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сторінки</w:t>
      </w:r>
      <w:r w:rsidR="008F14EA" w:rsidRPr="00B94EF0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В резюме необхідно чітко зазначати позицію та </w:t>
      </w:r>
      <w:proofErr w:type="spellStart"/>
      <w:r w:rsidR="00850C80">
        <w:rPr>
          <w:rFonts w:cs="Arial"/>
          <w:lang w:val="uk-UA"/>
        </w:rPr>
        <w:t>обов</w:t>
      </w:r>
      <w:proofErr w:type="spellEnd"/>
      <w:r w:rsidR="00850C80" w:rsidRPr="00B94EF0">
        <w:rPr>
          <w:rFonts w:cs="Arial"/>
          <w:lang w:val="ru-RU"/>
        </w:rPr>
        <w:t>’</w:t>
      </w:r>
      <w:proofErr w:type="spellStart"/>
      <w:r w:rsidR="00850C80">
        <w:rPr>
          <w:rFonts w:cs="Arial"/>
          <w:lang w:val="uk-UA"/>
        </w:rPr>
        <w:t>язки</w:t>
      </w:r>
      <w:proofErr w:type="spellEnd"/>
      <w:r w:rsidR="00850C80">
        <w:rPr>
          <w:rFonts w:cs="Arial"/>
          <w:lang w:val="uk-UA"/>
        </w:rPr>
        <w:t xml:space="preserve"> запропонованого працівника, а також тривалість його роботи</w:t>
      </w:r>
      <w:r w:rsidR="008F14EA" w:rsidRPr="00B94EF0">
        <w:rPr>
          <w:rFonts w:cs="Arial"/>
          <w:lang w:val="ru-RU"/>
        </w:rPr>
        <w:t xml:space="preserve">. </w:t>
      </w:r>
      <w:r w:rsidR="00850C80">
        <w:rPr>
          <w:rFonts w:cs="Arial"/>
          <w:lang w:val="uk-UA"/>
        </w:rPr>
        <w:t>Резюме повинні складатися українською або англійською мовою</w:t>
      </w:r>
      <w:r w:rsidR="008F14EA" w:rsidRPr="00B94EF0">
        <w:rPr>
          <w:rFonts w:cs="Arial"/>
          <w:lang w:val="ru-RU"/>
        </w:rPr>
        <w:t>.</w:t>
      </w:r>
    </w:p>
    <w:p w14:paraId="350EAB36" w14:textId="1AC02B1D" w:rsidR="008F14EA" w:rsidRPr="00B94EF0" w:rsidRDefault="00850C80" w:rsidP="00127D3B">
      <w:pPr>
        <w:jc w:val="both"/>
        <w:rPr>
          <w:rFonts w:eastAsia="Arial" w:cs="Arial"/>
          <w:b/>
          <w:bCs/>
          <w:lang w:val="uk-UA"/>
        </w:rPr>
      </w:pPr>
      <w:r>
        <w:rPr>
          <w:rFonts w:eastAsia="Arial" w:cs="Arial"/>
          <w:b/>
          <w:bCs/>
          <w:lang w:val="uk-UA"/>
        </w:rPr>
        <w:t xml:space="preserve">Технічна пропозиція не повинна містити жодну фінансову інформацію (наприклад, вартість роботи експерта на день або будь-які інші платежі). Пропозиції, які не відповідають цій </w:t>
      </w:r>
      <w:proofErr w:type="spellStart"/>
      <w:r>
        <w:rPr>
          <w:rFonts w:eastAsia="Arial" w:cs="Arial"/>
          <w:b/>
          <w:bCs/>
          <w:lang w:val="uk-UA"/>
        </w:rPr>
        <w:t>вимозі</w:t>
      </w:r>
      <w:proofErr w:type="spellEnd"/>
      <w:r>
        <w:rPr>
          <w:rFonts w:eastAsia="Arial" w:cs="Arial"/>
          <w:b/>
          <w:bCs/>
          <w:lang w:val="uk-UA"/>
        </w:rPr>
        <w:t>, будуть відхилені</w:t>
      </w:r>
      <w:r w:rsidR="00184804" w:rsidRPr="00B94EF0">
        <w:rPr>
          <w:rFonts w:eastAsia="Arial" w:cs="Arial"/>
          <w:b/>
          <w:bCs/>
          <w:lang w:val="uk-UA"/>
        </w:rPr>
        <w:t xml:space="preserve">. </w:t>
      </w:r>
    </w:p>
    <w:p w14:paraId="0ECB0526" w14:textId="29FBB540" w:rsidR="008F14EA" w:rsidRPr="00F81DC5" w:rsidRDefault="004F32D0" w:rsidP="00104ECD">
      <w:pPr>
        <w:pStyle w:val="ListParagraph"/>
        <w:numPr>
          <w:ilvl w:val="2"/>
          <w:numId w:val="6"/>
        </w:numPr>
        <w:tabs>
          <w:tab w:val="left" w:pos="284"/>
        </w:tabs>
        <w:ind w:left="0" w:firstLine="0"/>
        <w:jc w:val="both"/>
        <w:rPr>
          <w:rStyle w:val="normaltextrun"/>
          <w:rFonts w:eastAsia="Arial" w:cs="Arial"/>
          <w:b/>
          <w:lang w:val="en-US"/>
        </w:rPr>
      </w:pPr>
      <w:bookmarkStart w:id="101" w:name="_Toc112161424"/>
      <w:bookmarkStart w:id="102" w:name="_Toc127948127"/>
      <w:r>
        <w:rPr>
          <w:rStyle w:val="normaltextrun"/>
          <w:rFonts w:eastAsia="Arial" w:cs="Arial"/>
          <w:b/>
          <w:lang w:val="uk-UA"/>
        </w:rPr>
        <w:lastRenderedPageBreak/>
        <w:t>Комерційна пропозиція</w:t>
      </w:r>
      <w:bookmarkEnd w:id="101"/>
      <w:bookmarkEnd w:id="102"/>
    </w:p>
    <w:p w14:paraId="1D9134B6" w14:textId="70AE9261" w:rsidR="008F14EA" w:rsidRPr="00F81DC5" w:rsidRDefault="004F32D0" w:rsidP="00127D3B">
      <w:pPr>
        <w:jc w:val="both"/>
        <w:rPr>
          <w:rFonts w:eastAsia="Arial" w:cs="Arial"/>
          <w:lang w:val="uk-UA"/>
        </w:rPr>
      </w:pPr>
      <w:r>
        <w:rPr>
          <w:rFonts w:eastAsia="Arial" w:cs="Arial"/>
          <w:lang w:val="uk-UA"/>
        </w:rPr>
        <w:t xml:space="preserve">Комерційна пропозиція повинна містити витрати, </w:t>
      </w:r>
      <w:proofErr w:type="spellStart"/>
      <w:r>
        <w:rPr>
          <w:rFonts w:eastAsia="Arial" w:cs="Arial"/>
          <w:lang w:val="uk-UA"/>
        </w:rPr>
        <w:t>пов</w:t>
      </w:r>
      <w:proofErr w:type="spellEnd"/>
      <w:r w:rsidRPr="00B94EF0">
        <w:rPr>
          <w:rFonts w:eastAsia="Arial" w:cs="Arial"/>
          <w:lang w:val="ru-RU"/>
        </w:rPr>
        <w:t>’</w:t>
      </w:r>
      <w:proofErr w:type="spellStart"/>
      <w:r>
        <w:rPr>
          <w:rFonts w:eastAsia="Arial" w:cs="Arial"/>
          <w:lang w:val="uk-UA"/>
        </w:rPr>
        <w:t>язані</w:t>
      </w:r>
      <w:proofErr w:type="spellEnd"/>
      <w:r>
        <w:rPr>
          <w:rFonts w:eastAsia="Arial" w:cs="Arial"/>
          <w:lang w:val="uk-UA"/>
        </w:rPr>
        <w:t xml:space="preserve"> з виконанням замовлення, і повинна бути надана у форматі, визначеному в тендерній документації</w:t>
      </w:r>
      <w:r w:rsidR="00AD6EB3" w:rsidRPr="00B94EF0">
        <w:rPr>
          <w:rFonts w:eastAsia="Arial" w:cs="Arial"/>
          <w:lang w:val="ru-RU"/>
        </w:rPr>
        <w:t xml:space="preserve">. </w:t>
      </w:r>
    </w:p>
    <w:p w14:paraId="669FDC8B" w14:textId="6A38D720" w:rsidR="008F14EA" w:rsidRPr="00B94EF0" w:rsidRDefault="004F32D0" w:rsidP="00127D3B">
      <w:pPr>
        <w:jc w:val="both"/>
        <w:rPr>
          <w:rFonts w:eastAsia="Arial" w:cs="Arial"/>
          <w:b/>
          <w:bCs/>
          <w:lang w:val="ru-RU"/>
        </w:rPr>
      </w:pPr>
      <w:r>
        <w:rPr>
          <w:rFonts w:eastAsia="Arial" w:cs="Arial"/>
          <w:b/>
          <w:bCs/>
          <w:lang w:val="uk-UA"/>
        </w:rPr>
        <w:t xml:space="preserve">На комерційній пропозиції повинні бути проставлені підпис та печатка </w:t>
      </w:r>
      <w:r w:rsidR="008F14EA" w:rsidRPr="00B94EF0">
        <w:rPr>
          <w:rFonts w:eastAsia="Arial" w:cs="Arial"/>
          <w:b/>
          <w:bCs/>
          <w:lang w:val="ru-RU"/>
        </w:rPr>
        <w:t>(</w:t>
      </w:r>
      <w:r>
        <w:rPr>
          <w:rFonts w:eastAsia="Arial" w:cs="Arial"/>
          <w:b/>
          <w:bCs/>
          <w:lang w:val="uk-UA"/>
        </w:rPr>
        <w:t>якщо печатка використовується</w:t>
      </w:r>
      <w:r w:rsidR="008F14EA" w:rsidRPr="00B94EF0">
        <w:rPr>
          <w:rFonts w:eastAsia="Arial" w:cs="Arial"/>
          <w:b/>
          <w:bCs/>
          <w:lang w:val="ru-RU"/>
        </w:rPr>
        <w:t>).</w:t>
      </w:r>
    </w:p>
    <w:p w14:paraId="1291CF56" w14:textId="1FC8786C" w:rsidR="0051151D" w:rsidRPr="00F81DC5" w:rsidRDefault="004F32D0" w:rsidP="00104ECD">
      <w:pPr>
        <w:pStyle w:val="ListParagraph"/>
        <w:numPr>
          <w:ilvl w:val="2"/>
          <w:numId w:val="6"/>
        </w:numPr>
        <w:ind w:left="0" w:firstLine="0"/>
        <w:jc w:val="both"/>
        <w:rPr>
          <w:rFonts w:cs="Arial"/>
          <w:b/>
          <w:lang w:val="en-US"/>
        </w:rPr>
      </w:pPr>
      <w:r>
        <w:rPr>
          <w:rFonts w:cs="Arial"/>
          <w:b/>
          <w:lang w:val="uk-UA"/>
        </w:rPr>
        <w:t>Реєстраційні документи учасника конкурсу</w:t>
      </w:r>
    </w:p>
    <w:p w14:paraId="03CFA7DE" w14:textId="77777777" w:rsidR="00AD6EB3" w:rsidRPr="00F81DC5" w:rsidRDefault="00AD6EB3" w:rsidP="00127D3B">
      <w:pPr>
        <w:pStyle w:val="ListParagraph"/>
        <w:ind w:left="0"/>
        <w:jc w:val="both"/>
        <w:rPr>
          <w:rFonts w:cs="Arial"/>
          <w:b/>
          <w:lang w:val="en-US"/>
        </w:rPr>
      </w:pPr>
    </w:p>
    <w:p w14:paraId="657BD075" w14:textId="7DD18BF8" w:rsidR="00A444A8" w:rsidRPr="00B94EF0" w:rsidRDefault="004F32D0" w:rsidP="00127D3B">
      <w:pPr>
        <w:pStyle w:val="ListParagraph"/>
        <w:ind w:left="0"/>
        <w:jc w:val="both"/>
        <w:rPr>
          <w:rFonts w:cs="Arial"/>
          <w:b/>
          <w:lang w:val="ru-RU"/>
        </w:rPr>
      </w:pPr>
      <w:r>
        <w:rPr>
          <w:rFonts w:cs="Arial"/>
          <w:lang w:val="uk-UA"/>
        </w:rPr>
        <w:t>Повинні бути надані згідно з вимогами, визначеними в тендерній документації.</w:t>
      </w:r>
      <w:r w:rsidR="00CD7F73" w:rsidRPr="00B94EF0">
        <w:rPr>
          <w:rFonts w:cs="Arial"/>
          <w:lang w:val="ru-RU"/>
        </w:rPr>
        <w:t xml:space="preserve"> </w:t>
      </w:r>
    </w:p>
    <w:p w14:paraId="613F0527" w14:textId="77777777" w:rsidR="00A444A8" w:rsidRPr="00B94EF0" w:rsidRDefault="00A444A8" w:rsidP="00127D3B">
      <w:pPr>
        <w:pStyle w:val="ListParagraph"/>
        <w:ind w:left="0"/>
        <w:jc w:val="both"/>
        <w:rPr>
          <w:rFonts w:cs="Arial"/>
          <w:b/>
          <w:lang w:val="ru-RU"/>
        </w:rPr>
      </w:pPr>
    </w:p>
    <w:p w14:paraId="256D5E87" w14:textId="7D207670" w:rsidR="00081256" w:rsidRPr="00B94EF0" w:rsidRDefault="004F32D0" w:rsidP="00104ECD">
      <w:pPr>
        <w:pStyle w:val="ListParagraph"/>
        <w:numPr>
          <w:ilvl w:val="2"/>
          <w:numId w:val="6"/>
        </w:numPr>
        <w:ind w:left="0" w:firstLine="0"/>
        <w:jc w:val="both"/>
        <w:rPr>
          <w:rFonts w:cs="Arial"/>
          <w:b/>
          <w:lang w:val="ru-RU"/>
        </w:rPr>
      </w:pPr>
      <w:bookmarkStart w:id="103" w:name="_Toc112161425"/>
      <w:bookmarkStart w:id="104" w:name="_Toc127948128"/>
      <w:r>
        <w:rPr>
          <w:rFonts w:cs="Arial"/>
          <w:b/>
          <w:lang w:val="uk-UA"/>
        </w:rPr>
        <w:t>Документи, які підтверджують учасника конкурсу визначеним вимогам</w:t>
      </w:r>
      <w:r w:rsidR="00081256" w:rsidRPr="00B94EF0">
        <w:rPr>
          <w:rFonts w:cs="Arial"/>
          <w:b/>
          <w:lang w:val="ru-RU"/>
        </w:rPr>
        <w:t xml:space="preserve"> </w:t>
      </w:r>
      <w:bookmarkEnd w:id="103"/>
      <w:bookmarkEnd w:id="104"/>
    </w:p>
    <w:p w14:paraId="2E7DF1AA" w14:textId="309EC152" w:rsidR="00A77918" w:rsidRPr="00F81DC5" w:rsidRDefault="00A77918" w:rsidP="00127D3B">
      <w:pPr>
        <w:pStyle w:val="ListParagraph"/>
        <w:ind w:left="0"/>
        <w:jc w:val="both"/>
        <w:rPr>
          <w:rFonts w:cs="Arial"/>
          <w:i/>
          <w:color w:val="E36C0A"/>
          <w:lang w:val="uk-UA"/>
        </w:rPr>
      </w:pPr>
      <w:bookmarkStart w:id="105" w:name="_Hlk156210685"/>
      <w:r w:rsidRPr="00B94EF0">
        <w:rPr>
          <w:rFonts w:cs="Arial"/>
          <w:i/>
          <w:color w:val="E36C0A"/>
          <w:lang w:val="ru-RU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081256" w:rsidRPr="00B94EF0" w14:paraId="19FFB318" w14:textId="77777777" w:rsidTr="002F398C">
        <w:tc>
          <w:tcPr>
            <w:tcW w:w="4743" w:type="dxa"/>
          </w:tcPr>
          <w:bookmarkEnd w:id="105"/>
          <w:p w14:paraId="75C4DFE1" w14:textId="6C642004" w:rsidR="00081256" w:rsidRPr="00B94EF0" w:rsidRDefault="00013242" w:rsidP="00D93EF8">
            <w:pPr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eastAsia="Arial" w:cs="Arial"/>
                <w:sz w:val="22"/>
                <w:szCs w:val="22"/>
                <w:lang w:val="uk-UA"/>
              </w:rPr>
              <w:t xml:space="preserve">Учасник конкурсу </w:t>
            </w:r>
            <w:proofErr w:type="spellStart"/>
            <w:r>
              <w:rPr>
                <w:rFonts w:eastAsia="Arial" w:cs="Arial"/>
                <w:sz w:val="22"/>
                <w:szCs w:val="22"/>
                <w:lang w:val="uk-UA"/>
              </w:rPr>
              <w:t>зобов</w:t>
            </w:r>
            <w:proofErr w:type="spellEnd"/>
            <w:r w:rsidRPr="00B94EF0">
              <w:rPr>
                <w:rFonts w:eastAsia="Arial" w:cs="Arial"/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rFonts w:eastAsia="Arial" w:cs="Arial"/>
                <w:sz w:val="22"/>
                <w:szCs w:val="22"/>
                <w:lang w:val="uk-UA"/>
              </w:rPr>
              <w:t>язаний</w:t>
            </w:r>
            <w:proofErr w:type="spellEnd"/>
            <w:r>
              <w:rPr>
                <w:rFonts w:eastAsia="Arial" w:cs="Arial"/>
                <w:sz w:val="22"/>
                <w:szCs w:val="22"/>
                <w:lang w:val="uk-UA"/>
              </w:rPr>
              <w:t xml:space="preserve"> відповідати наступним критеріям</w:t>
            </w:r>
            <w:r w:rsidR="00081256" w:rsidRPr="00B94EF0">
              <w:rPr>
                <w:rFonts w:eastAsia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4744" w:type="dxa"/>
          </w:tcPr>
          <w:p w14:paraId="1CCDB0AE" w14:textId="3A466096" w:rsidR="00081256" w:rsidRPr="00B94EF0" w:rsidRDefault="00013242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eastAsia="Arial" w:cs="Arial"/>
                <w:sz w:val="22"/>
                <w:szCs w:val="22"/>
                <w:lang w:val="uk-UA"/>
              </w:rPr>
              <w:t xml:space="preserve">Учасник конкурсу </w:t>
            </w:r>
            <w:proofErr w:type="spellStart"/>
            <w:r>
              <w:rPr>
                <w:rFonts w:eastAsia="Arial" w:cs="Arial"/>
                <w:sz w:val="22"/>
                <w:szCs w:val="22"/>
                <w:lang w:val="uk-UA"/>
              </w:rPr>
              <w:t>зобов</w:t>
            </w:r>
            <w:proofErr w:type="spellEnd"/>
            <w:r w:rsidRPr="00B94EF0">
              <w:rPr>
                <w:rFonts w:eastAsia="Arial" w:cs="Arial"/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rFonts w:eastAsia="Arial" w:cs="Arial"/>
                <w:sz w:val="22"/>
                <w:szCs w:val="22"/>
                <w:lang w:val="uk-UA"/>
              </w:rPr>
              <w:t>язаний</w:t>
            </w:r>
            <w:proofErr w:type="spellEnd"/>
            <w:r>
              <w:rPr>
                <w:rFonts w:eastAsia="Arial" w:cs="Arial"/>
                <w:sz w:val="22"/>
                <w:szCs w:val="22"/>
                <w:lang w:val="uk-UA"/>
              </w:rPr>
              <w:t xml:space="preserve"> надати наступний документ для підтвердження відповідності визначеним критеріям</w:t>
            </w:r>
            <w:r w:rsidR="00081256" w:rsidRPr="00B94EF0">
              <w:rPr>
                <w:rFonts w:cs="Arial"/>
                <w:sz w:val="22"/>
                <w:szCs w:val="22"/>
                <w:lang w:val="ru-RU"/>
              </w:rPr>
              <w:t>:</w:t>
            </w:r>
          </w:p>
        </w:tc>
      </w:tr>
      <w:tr w:rsidR="002F398C" w:rsidRPr="00B94EF0" w14:paraId="53A6434E" w14:textId="77777777" w:rsidTr="002F398C">
        <w:tc>
          <w:tcPr>
            <w:tcW w:w="4743" w:type="dxa"/>
          </w:tcPr>
          <w:p w14:paraId="018655D2" w14:textId="315A8FEF" w:rsidR="002F398C" w:rsidRPr="00B94EF0" w:rsidRDefault="00013242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Досвід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 xml:space="preserve">: </w:t>
            </w:r>
            <w:r>
              <w:rPr>
                <w:rFonts w:cs="Arial"/>
                <w:sz w:val="22"/>
                <w:szCs w:val="22"/>
                <w:lang w:val="uk-UA"/>
              </w:rPr>
              <w:t>не менше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 xml:space="preserve"> 5 </w:t>
            </w:r>
            <w:r>
              <w:rPr>
                <w:rFonts w:cs="Arial"/>
                <w:sz w:val="22"/>
                <w:szCs w:val="22"/>
                <w:lang w:val="uk-UA"/>
              </w:rPr>
              <w:t>років досвіду роботи на ринку з надання освітніх послуг з розвитку «твердих» навичок</w:t>
            </w:r>
          </w:p>
        </w:tc>
        <w:tc>
          <w:tcPr>
            <w:tcW w:w="4744" w:type="dxa"/>
          </w:tcPr>
          <w:p w14:paraId="19971250" w14:textId="340E9CC4" w:rsidR="002F398C" w:rsidRPr="00B94EF0" w:rsidRDefault="00013242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Портфоліо компанії з відповідною інформацією</w:t>
            </w:r>
          </w:p>
        </w:tc>
      </w:tr>
      <w:tr w:rsidR="002F398C" w:rsidRPr="00B94EF0" w14:paraId="2F00C62C" w14:textId="77777777" w:rsidTr="002F398C">
        <w:tc>
          <w:tcPr>
            <w:tcW w:w="4743" w:type="dxa"/>
          </w:tcPr>
          <w:p w14:paraId="2F5BDD8A" w14:textId="2A496304" w:rsidR="001E6E2C" w:rsidRPr="00B94EF0" w:rsidRDefault="00013242" w:rsidP="00F17A39">
            <w:pPr>
              <w:shd w:val="clear" w:color="auto" w:fill="FFFFFF" w:themeFill="background1"/>
              <w:spacing w:after="0"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Обізнаність у галузі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 xml:space="preserve">: 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досвід надання освітніх послуг з розвитку «твердих» навичок </w:t>
            </w:r>
            <w:r w:rsidR="003C056A">
              <w:rPr>
                <w:rFonts w:cs="Arial"/>
                <w:sz w:val="22"/>
                <w:szCs w:val="22"/>
                <w:lang w:val="uk-UA"/>
              </w:rPr>
              <w:t xml:space="preserve">щонайменше для 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 xml:space="preserve">10 </w:t>
            </w:r>
            <w:r w:rsidR="003C056A">
              <w:rPr>
                <w:rFonts w:cs="Arial"/>
                <w:sz w:val="22"/>
                <w:szCs w:val="22"/>
                <w:lang w:val="uk-UA"/>
              </w:rPr>
              <w:t>компаній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 xml:space="preserve"> </w:t>
            </w:r>
          </w:p>
          <w:p w14:paraId="2C70EE2D" w14:textId="724EC44E" w:rsidR="002F398C" w:rsidRPr="00B94EF0" w:rsidRDefault="002F398C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44" w:type="dxa"/>
          </w:tcPr>
          <w:p w14:paraId="036E069F" w14:textId="5BCAFD23" w:rsidR="002F398C" w:rsidRPr="00F81DC5" w:rsidRDefault="003C056A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Портфоліо компанії з переліком щонайменше 10 корпоративних клієнтів</w:t>
            </w:r>
          </w:p>
        </w:tc>
      </w:tr>
      <w:tr w:rsidR="002F398C" w:rsidRPr="00B94EF0" w14:paraId="756E3B9D" w14:textId="77777777" w:rsidTr="002F398C">
        <w:tc>
          <w:tcPr>
            <w:tcW w:w="4743" w:type="dxa"/>
          </w:tcPr>
          <w:p w14:paraId="73FF735B" w14:textId="39958592" w:rsidR="001E6E2C" w:rsidRPr="00B94EF0" w:rsidRDefault="003C056A" w:rsidP="00F17A39">
            <w:pPr>
              <w:shd w:val="clear" w:color="auto" w:fill="FFFFFF" w:themeFill="background1"/>
              <w:spacing w:after="0"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Спроможність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>:</w:t>
            </w:r>
            <w:r w:rsidR="001E6E2C" w:rsidRPr="00F81DC5">
              <w:rPr>
                <w:rFonts w:cs="Arial"/>
                <w:sz w:val="22"/>
                <w:szCs w:val="22"/>
                <w:lang w:val="uk-UA"/>
              </w:rPr>
              <w:t xml:space="preserve"> </w:t>
            </w:r>
            <w:r>
              <w:rPr>
                <w:rFonts w:cs="Arial"/>
                <w:sz w:val="22"/>
                <w:szCs w:val="22"/>
                <w:lang w:val="uk-UA"/>
              </w:rPr>
              <w:t>досвід проведення 30 корпоративних тренінгів з розвитку «твердих» навичок на рік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 xml:space="preserve"> </w:t>
            </w:r>
          </w:p>
          <w:p w14:paraId="4BBF599B" w14:textId="29F95788" w:rsidR="002F398C" w:rsidRPr="00B94EF0" w:rsidRDefault="002F398C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44" w:type="dxa"/>
          </w:tcPr>
          <w:p w14:paraId="06DD5E10" w14:textId="08F3C1B9" w:rsidR="002F398C" w:rsidRPr="00B94EF0" w:rsidRDefault="003C056A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 xml:space="preserve">Портфоліо компанії з відповідною інформацією </w:t>
            </w:r>
          </w:p>
        </w:tc>
      </w:tr>
      <w:tr w:rsidR="002F398C" w:rsidRPr="00B94EF0" w14:paraId="432BCDFB" w14:textId="77777777" w:rsidTr="002F398C">
        <w:tc>
          <w:tcPr>
            <w:tcW w:w="4743" w:type="dxa"/>
          </w:tcPr>
          <w:p w14:paraId="20F1F1E5" w14:textId="5D081662" w:rsidR="002F398C" w:rsidRPr="00B94EF0" w:rsidRDefault="003C056A" w:rsidP="003C056A">
            <w:pPr>
              <w:shd w:val="clear" w:color="auto" w:fill="FFFFFF" w:themeFill="background1"/>
              <w:spacing w:after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Персонал</w:t>
            </w:r>
            <w:r w:rsidR="001E6E2C" w:rsidRPr="00B94EF0">
              <w:rPr>
                <w:rFonts w:cs="Arial"/>
                <w:sz w:val="22"/>
                <w:szCs w:val="22"/>
                <w:lang w:val="ru-RU"/>
              </w:rPr>
              <w:t xml:space="preserve">: 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наявність достатньої кількості тренерів </w:t>
            </w:r>
            <w:r w:rsidR="00227E99" w:rsidRPr="00B94EF0">
              <w:rPr>
                <w:rFonts w:cs="Arial"/>
                <w:sz w:val="22"/>
                <w:szCs w:val="22"/>
                <w:lang w:val="ru-RU"/>
              </w:rPr>
              <w:t xml:space="preserve">(1 </w:t>
            </w:r>
            <w:r>
              <w:rPr>
                <w:rFonts w:cs="Arial"/>
                <w:sz w:val="22"/>
                <w:szCs w:val="22"/>
                <w:lang w:val="uk-UA"/>
              </w:rPr>
              <w:t>тренер</w:t>
            </w:r>
            <w:r w:rsidR="00227E99" w:rsidRPr="00B94EF0">
              <w:rPr>
                <w:rFonts w:cs="Arial"/>
                <w:sz w:val="22"/>
                <w:szCs w:val="22"/>
                <w:lang w:val="ru-RU"/>
              </w:rPr>
              <w:t xml:space="preserve"> + </w:t>
            </w:r>
            <w:r>
              <w:rPr>
                <w:rFonts w:cs="Arial"/>
                <w:sz w:val="22"/>
                <w:szCs w:val="22"/>
                <w:lang w:val="uk-UA"/>
              </w:rPr>
              <w:t>щонайменше</w:t>
            </w:r>
            <w:r w:rsidR="00227E99" w:rsidRPr="00B94EF0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 w:rsidR="00E176EB" w:rsidRPr="00B94EF0">
              <w:rPr>
                <w:rFonts w:cs="Arial"/>
                <w:sz w:val="22"/>
                <w:szCs w:val="22"/>
                <w:lang w:val="ru-RU"/>
              </w:rPr>
              <w:t>2</w:t>
            </w:r>
            <w:r w:rsidR="00227E99" w:rsidRPr="00B94EF0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cs="Arial"/>
                <w:sz w:val="22"/>
                <w:szCs w:val="22"/>
                <w:lang w:val="uk-UA"/>
              </w:rPr>
              <w:t>резервних тренера для кожного тренінгу</w:t>
            </w:r>
            <w:r w:rsidR="00227E99" w:rsidRPr="00B94EF0">
              <w:rPr>
                <w:rFonts w:cs="Arial"/>
                <w:sz w:val="22"/>
                <w:szCs w:val="22"/>
                <w:lang w:val="ru-RU"/>
              </w:rPr>
              <w:t>)</w:t>
            </w:r>
            <w:r>
              <w:rPr>
                <w:rFonts w:cs="Arial"/>
                <w:sz w:val="22"/>
                <w:szCs w:val="22"/>
                <w:lang w:val="uk-UA"/>
              </w:rPr>
              <w:t>, які можуть надавати послуги за контрактом</w:t>
            </w:r>
          </w:p>
        </w:tc>
        <w:tc>
          <w:tcPr>
            <w:tcW w:w="4744" w:type="dxa"/>
          </w:tcPr>
          <w:p w14:paraId="7CD99B68" w14:textId="74AB4DD8" w:rsidR="002F398C" w:rsidRPr="00B94EF0" w:rsidRDefault="003C056A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 xml:space="preserve">Портфоліо компанії з зазначенням необхідної кількості персоналу та інформацією про те, які саме тренінги вони проводять </w:t>
            </w:r>
          </w:p>
        </w:tc>
      </w:tr>
    </w:tbl>
    <w:p w14:paraId="0FF98B18" w14:textId="77777777" w:rsidR="002F398C" w:rsidRPr="00B94EF0" w:rsidRDefault="002F398C" w:rsidP="00127D3B">
      <w:pPr>
        <w:pStyle w:val="ListParagraph"/>
        <w:ind w:left="0"/>
        <w:jc w:val="both"/>
        <w:rPr>
          <w:rFonts w:cs="Arial"/>
          <w:b/>
          <w:lang w:val="ru-RU"/>
        </w:rPr>
      </w:pPr>
    </w:p>
    <w:p w14:paraId="6A29D82C" w14:textId="15E7D729" w:rsidR="00081256" w:rsidRPr="00F81DC5" w:rsidRDefault="003D7D5B" w:rsidP="00127D3B">
      <w:pPr>
        <w:pStyle w:val="ListParagraph"/>
        <w:ind w:left="0"/>
        <w:jc w:val="both"/>
        <w:rPr>
          <w:rFonts w:cs="Arial"/>
          <w:lang w:val="en-US"/>
        </w:rPr>
      </w:pPr>
      <w:bookmarkStart w:id="106" w:name="_Hlk156211933"/>
      <w:r>
        <w:rPr>
          <w:rFonts w:cs="Arial"/>
          <w:lang w:val="uk-UA"/>
        </w:rPr>
        <w:t>Вимоги до учасника конкурсу</w:t>
      </w:r>
      <w:r w:rsidR="00526D1C" w:rsidRPr="00F81DC5">
        <w:rPr>
          <w:rFonts w:cs="Arial"/>
          <w:lang w:val="en-US"/>
        </w:rPr>
        <w:t xml:space="preserve">: </w:t>
      </w:r>
    </w:p>
    <w:p w14:paraId="0B173EF3" w14:textId="2A4A2535" w:rsidR="00526D1C" w:rsidRPr="00B94EF0" w:rsidRDefault="00A57885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Юридична особа/приватний підприємець, зареєстрована в Україні</w:t>
      </w:r>
      <w:r w:rsidR="00526D1C" w:rsidRPr="00B94EF0">
        <w:rPr>
          <w:rFonts w:cs="Arial"/>
          <w:lang w:val="ru-RU"/>
        </w:rPr>
        <w:t>;</w:t>
      </w:r>
    </w:p>
    <w:p w14:paraId="15D6B92F" w14:textId="0B367B88" w:rsidR="00526D1C" w:rsidRPr="00B94EF0" w:rsidRDefault="00A57885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Не входить до </w:t>
      </w:r>
      <w:proofErr w:type="spellStart"/>
      <w:r>
        <w:rPr>
          <w:rFonts w:cs="Arial"/>
          <w:lang w:val="uk-UA"/>
        </w:rPr>
        <w:t>санкційних</w:t>
      </w:r>
      <w:proofErr w:type="spellEnd"/>
      <w:r>
        <w:rPr>
          <w:rFonts w:cs="Arial"/>
          <w:lang w:val="uk-UA"/>
        </w:rPr>
        <w:t xml:space="preserve"> списків України та ЄС</w:t>
      </w:r>
      <w:r w:rsidR="00526D1C" w:rsidRPr="00B94EF0">
        <w:rPr>
          <w:rFonts w:cs="Arial"/>
          <w:lang w:val="ru-RU"/>
        </w:rPr>
        <w:t>;</w:t>
      </w:r>
    </w:p>
    <w:p w14:paraId="698B0FCC" w14:textId="50D993D6" w:rsidR="00526D1C" w:rsidRPr="00B94EF0" w:rsidRDefault="00A57885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Кінцеві </w:t>
      </w:r>
      <w:proofErr w:type="spellStart"/>
      <w:r>
        <w:rPr>
          <w:rFonts w:cs="Arial"/>
          <w:lang w:val="uk-UA"/>
        </w:rPr>
        <w:t>бенефіціар</w:t>
      </w:r>
      <w:r w:rsidR="00316FDC">
        <w:rPr>
          <w:rFonts w:cs="Arial"/>
          <w:lang w:val="uk-UA"/>
        </w:rPr>
        <w:t>ні</w:t>
      </w:r>
      <w:proofErr w:type="spellEnd"/>
      <w:r w:rsidR="00316FDC">
        <w:rPr>
          <w:rFonts w:cs="Arial"/>
          <w:lang w:val="uk-UA"/>
        </w:rPr>
        <w:t xml:space="preserve"> власники</w:t>
      </w:r>
      <w:r>
        <w:rPr>
          <w:rFonts w:cs="Arial"/>
          <w:lang w:val="uk-UA"/>
        </w:rPr>
        <w:t xml:space="preserve">/учасники не входять до </w:t>
      </w:r>
      <w:proofErr w:type="spellStart"/>
      <w:r>
        <w:rPr>
          <w:rFonts w:cs="Arial"/>
          <w:lang w:val="uk-UA"/>
        </w:rPr>
        <w:t>санкційних</w:t>
      </w:r>
      <w:proofErr w:type="spellEnd"/>
      <w:r>
        <w:rPr>
          <w:rFonts w:cs="Arial"/>
          <w:lang w:val="uk-UA"/>
        </w:rPr>
        <w:t xml:space="preserve"> списків України та ЄС</w:t>
      </w:r>
      <w:r w:rsidR="00526D1C" w:rsidRPr="00B94EF0">
        <w:rPr>
          <w:rFonts w:cs="Arial"/>
          <w:lang w:val="ru-RU"/>
        </w:rPr>
        <w:t>;</w:t>
      </w:r>
    </w:p>
    <w:p w14:paraId="16E9E924" w14:textId="309C44A8" w:rsidR="00526D1C" w:rsidRPr="00B94EF0" w:rsidRDefault="00A57885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Не перебуває в стані ліквідації</w:t>
      </w:r>
      <w:r w:rsidR="00526D1C" w:rsidRPr="00B94EF0">
        <w:rPr>
          <w:rFonts w:cs="Arial"/>
          <w:lang w:val="ru-RU"/>
        </w:rPr>
        <w:t>;</w:t>
      </w:r>
    </w:p>
    <w:p w14:paraId="4A146174" w14:textId="392F71F8" w:rsidR="00526D1C" w:rsidRPr="00B94EF0" w:rsidRDefault="00A57885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Не зареєстрований на неконтрольованій території України</w:t>
      </w:r>
      <w:r w:rsidR="000F2157" w:rsidRPr="00B94EF0">
        <w:rPr>
          <w:rFonts w:cs="Arial"/>
          <w:lang w:val="ru-RU"/>
        </w:rPr>
        <w:t xml:space="preserve">; </w:t>
      </w:r>
    </w:p>
    <w:p w14:paraId="60435E2E" w14:textId="3D2CEBCD" w:rsidR="007B1CC2" w:rsidRDefault="00316FDC" w:rsidP="00104ECD">
      <w:pPr>
        <w:numPr>
          <w:ilvl w:val="0"/>
          <w:numId w:val="8"/>
        </w:numPr>
        <w:spacing w:before="100" w:beforeAutospacing="1" w:after="0"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Не має кінцевого </w:t>
      </w:r>
      <w:proofErr w:type="spellStart"/>
      <w:r>
        <w:rPr>
          <w:rFonts w:cs="Arial"/>
          <w:lang w:val="uk-UA"/>
        </w:rPr>
        <w:t>бенефіціарного</w:t>
      </w:r>
      <w:proofErr w:type="spellEnd"/>
      <w:r>
        <w:rPr>
          <w:rFonts w:cs="Arial"/>
          <w:lang w:val="uk-UA"/>
        </w:rPr>
        <w:t xml:space="preserve"> власника, члена або учасника (акціонера) з часткою</w:t>
      </w:r>
      <w:r w:rsidR="0033548C">
        <w:rPr>
          <w:rFonts w:cs="Arial"/>
          <w:lang w:val="uk-UA"/>
        </w:rPr>
        <w:t xml:space="preserve"> у статутному капіталі у розмірі 10 та більше відсотків, відомого як Російська Федерація або громадянин Російської Федерації</w:t>
      </w:r>
      <w:r w:rsidR="007B1CC2" w:rsidRPr="00F81DC5">
        <w:rPr>
          <w:rFonts w:cs="Arial"/>
          <w:lang w:val="uk-UA"/>
        </w:rPr>
        <w:t xml:space="preserve">, </w:t>
      </w:r>
      <w:r w:rsidR="0033548C">
        <w:rPr>
          <w:rFonts w:cs="Arial"/>
          <w:lang w:val="uk-UA"/>
        </w:rPr>
        <w:t>за виключенням осіб, які мешкають на території України на законних підставах</w:t>
      </w:r>
      <w:r w:rsidR="007B1CC2" w:rsidRPr="00F81DC5">
        <w:rPr>
          <w:rFonts w:cs="Arial"/>
          <w:lang w:val="uk-UA"/>
        </w:rPr>
        <w:t xml:space="preserve">, </w:t>
      </w:r>
      <w:r w:rsidR="0033548C">
        <w:rPr>
          <w:rFonts w:cs="Arial"/>
          <w:lang w:val="uk-UA"/>
        </w:rPr>
        <w:t>або як юридична особа, створена та зареєстрована відповідно до законодавства Російської Федерації</w:t>
      </w:r>
      <w:r w:rsidR="007B1CC2" w:rsidRPr="00F81DC5">
        <w:rPr>
          <w:rFonts w:cs="Arial"/>
          <w:lang w:val="uk-UA"/>
        </w:rPr>
        <w:t xml:space="preserve">. </w:t>
      </w:r>
    </w:p>
    <w:p w14:paraId="55E8EC1A" w14:textId="77777777" w:rsidR="002744EA" w:rsidRPr="00F81DC5" w:rsidRDefault="002744EA" w:rsidP="002744EA">
      <w:pPr>
        <w:spacing w:before="100" w:beforeAutospacing="1" w:after="0"/>
        <w:ind w:left="720"/>
        <w:jc w:val="both"/>
        <w:rPr>
          <w:rFonts w:cs="Arial"/>
          <w:lang w:val="uk-UA"/>
        </w:rPr>
      </w:pPr>
    </w:p>
    <w:bookmarkEnd w:id="106"/>
    <w:p w14:paraId="75EC6A35" w14:textId="1E7A6D69" w:rsidR="006A0248" w:rsidRPr="00325B7A" w:rsidRDefault="008F14EA" w:rsidP="00325B7A">
      <w:pPr>
        <w:pStyle w:val="ListParagraph"/>
        <w:ind w:left="0"/>
        <w:jc w:val="both"/>
        <w:rPr>
          <w:rFonts w:eastAsia="Arial" w:cs="Arial"/>
          <w:lang w:val="uk-UA"/>
        </w:rPr>
      </w:pPr>
      <w:r w:rsidRPr="00F81DC5">
        <w:rPr>
          <w:rFonts w:eastAsia="Arial" w:cs="Arial"/>
          <w:lang w:val="en-US"/>
        </w:rPr>
        <w:t>GIZ</w:t>
      </w:r>
      <w:r w:rsidRPr="00B94EF0">
        <w:rPr>
          <w:rFonts w:eastAsia="Arial" w:cs="Arial"/>
          <w:lang w:val="ru-RU"/>
        </w:rPr>
        <w:t xml:space="preserve"> </w:t>
      </w:r>
      <w:r w:rsidR="00A57885">
        <w:rPr>
          <w:rFonts w:eastAsia="Arial" w:cs="Arial"/>
          <w:lang w:val="uk-UA"/>
        </w:rPr>
        <w:t>має право у будь-який час перевірити зазначені відомості</w:t>
      </w:r>
      <w:r w:rsidRPr="00B94EF0">
        <w:rPr>
          <w:rFonts w:eastAsia="Arial" w:cs="Arial"/>
          <w:lang w:val="ru-RU"/>
        </w:rPr>
        <w:t xml:space="preserve">. </w:t>
      </w:r>
      <w:r w:rsidR="00A57885">
        <w:rPr>
          <w:rFonts w:eastAsia="Arial" w:cs="Arial"/>
          <w:lang w:val="uk-UA"/>
        </w:rPr>
        <w:t xml:space="preserve">Учасник конкурсу підтверджує свою згоду на обробку персональних даних згідно з положеннями Загального регламенту ЄС про захист даних </w:t>
      </w:r>
      <w:r w:rsidRPr="00B94EF0">
        <w:rPr>
          <w:rFonts w:eastAsia="Arial" w:cs="Arial"/>
          <w:lang w:val="ru-RU"/>
        </w:rPr>
        <w:t>(</w:t>
      </w:r>
      <w:r w:rsidRPr="00F81DC5">
        <w:rPr>
          <w:rFonts w:eastAsia="Arial" w:cs="Arial"/>
          <w:lang w:val="en-US"/>
        </w:rPr>
        <w:t>GDPR</w:t>
      </w:r>
      <w:r w:rsidRPr="00B94EF0">
        <w:rPr>
          <w:rFonts w:eastAsia="Arial" w:cs="Arial"/>
          <w:lang w:val="ru-RU"/>
        </w:rPr>
        <w:t xml:space="preserve">) </w:t>
      </w:r>
      <w:r w:rsidR="00A57885">
        <w:rPr>
          <w:rFonts w:eastAsia="Arial" w:cs="Arial"/>
          <w:lang w:val="uk-UA"/>
        </w:rPr>
        <w:t xml:space="preserve">та Закону України «Про захист персональних даних» № </w:t>
      </w:r>
      <w:r w:rsidRPr="00B94EF0">
        <w:rPr>
          <w:rFonts w:eastAsia="Arial" w:cs="Arial"/>
          <w:lang w:val="ru-RU"/>
        </w:rPr>
        <w:t>2297-</w:t>
      </w:r>
      <w:r w:rsidRPr="00F81DC5">
        <w:rPr>
          <w:rFonts w:eastAsia="Arial" w:cs="Arial"/>
          <w:lang w:val="en-US"/>
        </w:rPr>
        <w:t>VI</w:t>
      </w:r>
      <w:r w:rsidR="00A57885">
        <w:rPr>
          <w:rFonts w:eastAsia="Arial" w:cs="Arial"/>
          <w:lang w:val="uk-UA"/>
        </w:rPr>
        <w:t xml:space="preserve"> від </w:t>
      </w:r>
      <w:r w:rsidRPr="00B94EF0">
        <w:rPr>
          <w:rFonts w:eastAsia="Arial" w:cs="Arial"/>
          <w:lang w:val="ru-RU"/>
        </w:rPr>
        <w:t>01.06.2010</w:t>
      </w:r>
      <w:r w:rsidR="00A57885">
        <w:rPr>
          <w:rFonts w:eastAsia="Arial" w:cs="Arial"/>
          <w:lang w:val="uk-UA"/>
        </w:rPr>
        <w:t xml:space="preserve"> р</w:t>
      </w:r>
      <w:r w:rsidRPr="00B94EF0">
        <w:rPr>
          <w:rFonts w:eastAsia="Arial" w:cs="Arial"/>
          <w:lang w:val="ru-RU"/>
        </w:rPr>
        <w:t>.</w:t>
      </w:r>
      <w:bookmarkStart w:id="107" w:name="_Toc127948129"/>
      <w:bookmarkStart w:id="108" w:name="_Toc127948130"/>
      <w:bookmarkStart w:id="109" w:name="_Toc127948131"/>
      <w:bookmarkStart w:id="110" w:name="_Toc127948132"/>
      <w:bookmarkStart w:id="111" w:name="_Toc127948133"/>
      <w:bookmarkStart w:id="112" w:name="_Toc127948134"/>
      <w:bookmarkStart w:id="113" w:name="_Toc127948135"/>
      <w:bookmarkStart w:id="114" w:name="_Toc119492779"/>
      <w:bookmarkStart w:id="115" w:name="_Toc119492824"/>
      <w:bookmarkStart w:id="116" w:name="_Toc119492876"/>
      <w:bookmarkStart w:id="117" w:name="_Toc119492991"/>
      <w:bookmarkStart w:id="118" w:name="_Toc119493079"/>
      <w:bookmarkStart w:id="119" w:name="_Toc119493229"/>
      <w:bookmarkStart w:id="120" w:name="_Toc119493854"/>
      <w:bookmarkStart w:id="121" w:name="_Toc119492780"/>
      <w:bookmarkStart w:id="122" w:name="_Toc119492825"/>
      <w:bookmarkStart w:id="123" w:name="_Toc119492877"/>
      <w:bookmarkStart w:id="124" w:name="_Toc119492992"/>
      <w:bookmarkStart w:id="125" w:name="_Toc119493080"/>
      <w:bookmarkStart w:id="126" w:name="_Toc119493230"/>
      <w:bookmarkStart w:id="127" w:name="_Toc119493855"/>
      <w:bookmarkStart w:id="128" w:name="_Toc119492781"/>
      <w:bookmarkStart w:id="129" w:name="_Toc119492826"/>
      <w:bookmarkStart w:id="130" w:name="_Toc119492878"/>
      <w:bookmarkStart w:id="131" w:name="_Toc119492993"/>
      <w:bookmarkStart w:id="132" w:name="_Toc119493081"/>
      <w:bookmarkStart w:id="133" w:name="_Toc119493231"/>
      <w:bookmarkStart w:id="134" w:name="_Toc119493856"/>
      <w:bookmarkStart w:id="135" w:name="_Toc119492782"/>
      <w:bookmarkStart w:id="136" w:name="_Toc119492827"/>
      <w:bookmarkStart w:id="137" w:name="_Toc119492879"/>
      <w:bookmarkStart w:id="138" w:name="_Toc119492994"/>
      <w:bookmarkStart w:id="139" w:name="_Toc119493082"/>
      <w:bookmarkStart w:id="140" w:name="_Toc119493232"/>
      <w:bookmarkStart w:id="141" w:name="_Toc119493857"/>
      <w:bookmarkStart w:id="142" w:name="_Toc119492783"/>
      <w:bookmarkStart w:id="143" w:name="_Toc119492828"/>
      <w:bookmarkStart w:id="144" w:name="_Toc119492880"/>
      <w:bookmarkStart w:id="145" w:name="_Toc119492995"/>
      <w:bookmarkStart w:id="146" w:name="_Toc119493083"/>
      <w:bookmarkStart w:id="147" w:name="_Toc119493233"/>
      <w:bookmarkStart w:id="148" w:name="_Toc119493858"/>
      <w:bookmarkStart w:id="149" w:name="_Toc119492784"/>
      <w:bookmarkStart w:id="150" w:name="_Toc119492829"/>
      <w:bookmarkStart w:id="151" w:name="_Toc119492881"/>
      <w:bookmarkStart w:id="152" w:name="_Toc119492996"/>
      <w:bookmarkStart w:id="153" w:name="_Toc119493084"/>
      <w:bookmarkStart w:id="154" w:name="_Toc119493234"/>
      <w:bookmarkStart w:id="155" w:name="_Toc119493859"/>
      <w:bookmarkStart w:id="156" w:name="_Toc119492785"/>
      <w:bookmarkStart w:id="157" w:name="_Toc119492830"/>
      <w:bookmarkStart w:id="158" w:name="_Toc119492882"/>
      <w:bookmarkStart w:id="159" w:name="_Toc119492997"/>
      <w:bookmarkStart w:id="160" w:name="_Toc119493085"/>
      <w:bookmarkStart w:id="161" w:name="_Toc119493235"/>
      <w:bookmarkStart w:id="162" w:name="_Toc119493860"/>
      <w:bookmarkStart w:id="163" w:name="_Toc119492786"/>
      <w:bookmarkStart w:id="164" w:name="_Toc119492831"/>
      <w:bookmarkStart w:id="165" w:name="_Toc119492883"/>
      <w:bookmarkStart w:id="166" w:name="_Toc119492998"/>
      <w:bookmarkStart w:id="167" w:name="_Toc119493086"/>
      <w:bookmarkStart w:id="168" w:name="_Toc119493236"/>
      <w:bookmarkStart w:id="169" w:name="_Toc119493861"/>
      <w:bookmarkStart w:id="170" w:name="_Toc119492787"/>
      <w:bookmarkStart w:id="171" w:name="_Toc119492832"/>
      <w:bookmarkStart w:id="172" w:name="_Toc119492884"/>
      <w:bookmarkStart w:id="173" w:name="_Toc119492999"/>
      <w:bookmarkStart w:id="174" w:name="_Toc119493087"/>
      <w:bookmarkStart w:id="175" w:name="_Toc119493237"/>
      <w:bookmarkStart w:id="176" w:name="_Toc119493862"/>
      <w:bookmarkStart w:id="177" w:name="_Toc119492788"/>
      <w:bookmarkStart w:id="178" w:name="_Toc119492833"/>
      <w:bookmarkStart w:id="179" w:name="_Toc119492885"/>
      <w:bookmarkStart w:id="180" w:name="_Toc119493000"/>
      <w:bookmarkStart w:id="181" w:name="_Toc119493088"/>
      <w:bookmarkStart w:id="182" w:name="_Toc119493238"/>
      <w:bookmarkStart w:id="183" w:name="_Toc119493863"/>
      <w:bookmarkStart w:id="184" w:name="_Toc119492789"/>
      <w:bookmarkStart w:id="185" w:name="_Toc119492834"/>
      <w:bookmarkStart w:id="186" w:name="_Toc119492886"/>
      <w:bookmarkStart w:id="187" w:name="_Toc119493001"/>
      <w:bookmarkStart w:id="188" w:name="_Toc119493089"/>
      <w:bookmarkStart w:id="189" w:name="_Toc119493239"/>
      <w:bookmarkStart w:id="190" w:name="_Toc119493864"/>
      <w:bookmarkStart w:id="191" w:name="_Toc119492790"/>
      <w:bookmarkStart w:id="192" w:name="_Toc119492835"/>
      <w:bookmarkStart w:id="193" w:name="_Toc119492887"/>
      <w:bookmarkStart w:id="194" w:name="_Toc119493002"/>
      <w:bookmarkStart w:id="195" w:name="_Toc119493090"/>
      <w:bookmarkStart w:id="196" w:name="_Toc119493240"/>
      <w:bookmarkStart w:id="197" w:name="_Toc119493865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sectPr w:rsidR="006A0248" w:rsidRPr="00325B7A" w:rsidSect="00A26A82">
      <w:headerReference w:type="default" r:id="rId12"/>
      <w:footerReference w:type="default" r:id="rId13"/>
      <w:footerReference w:type="first" r:id="rId14"/>
      <w:pgSz w:w="11906" w:h="16838" w:code="9"/>
      <w:pgMar w:top="1418" w:right="991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23D15" w14:textId="77777777" w:rsidR="00B27193" w:rsidRDefault="00B27193" w:rsidP="00E0714A">
      <w:r>
        <w:separator/>
      </w:r>
    </w:p>
    <w:p w14:paraId="1BDE3728" w14:textId="77777777" w:rsidR="00B27193" w:rsidRDefault="00B27193"/>
    <w:p w14:paraId="36F6BBEB" w14:textId="77777777" w:rsidR="00B27193" w:rsidRDefault="00B27193"/>
  </w:endnote>
  <w:endnote w:type="continuationSeparator" w:id="0">
    <w:p w14:paraId="72772DAF" w14:textId="77777777" w:rsidR="00B27193" w:rsidRDefault="00B27193" w:rsidP="00E0714A">
      <w:r>
        <w:continuationSeparator/>
      </w:r>
    </w:p>
    <w:p w14:paraId="612084FD" w14:textId="77777777" w:rsidR="00B27193" w:rsidRDefault="00B27193"/>
    <w:p w14:paraId="379AC5D6" w14:textId="77777777" w:rsidR="00B27193" w:rsidRDefault="00B27193"/>
  </w:endnote>
  <w:endnote w:type="continuationNotice" w:id="1">
    <w:p w14:paraId="0BED5612" w14:textId="77777777" w:rsidR="00B27193" w:rsidRDefault="00B27193">
      <w:pPr>
        <w:spacing w:after="0"/>
      </w:pPr>
    </w:p>
    <w:p w14:paraId="2B0BB879" w14:textId="77777777" w:rsidR="00B27193" w:rsidRDefault="00B27193" w:rsidP="002A43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75968" w14:textId="77777777" w:rsidR="008934FE" w:rsidRPr="00B53644" w:rsidRDefault="008934FE" w:rsidP="00B53644">
    <w:pPr>
      <w:tabs>
        <w:tab w:val="left" w:pos="7740"/>
      </w:tabs>
      <w:jc w:val="right"/>
      <w:rPr>
        <w:rFonts w:cs="Arial"/>
        <w:szCs w:val="18"/>
      </w:rPr>
    </w:pPr>
    <w:r>
      <w:rPr>
        <w:rFonts w:cs="Arial"/>
      </w:rPr>
      <w:fldChar w:fldCharType="begin"/>
    </w:r>
    <w:r>
      <w:rPr>
        <w:rFonts w:cs="Arial"/>
      </w:rPr>
      <w:instrText xml:space="preserve"> PAGE  \* Arabic  \* MERGEFORMAT </w:instrText>
    </w:r>
    <w:r>
      <w:rPr>
        <w:rFonts w:cs="Arial"/>
      </w:rPr>
      <w:fldChar w:fldCharType="separate"/>
    </w:r>
    <w:r w:rsidR="00443597">
      <w:rPr>
        <w:rFonts w:cs="Arial"/>
        <w:noProof/>
      </w:rPr>
      <w:t>6</w:t>
    </w:r>
    <w:r>
      <w:rPr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CF6D" w14:textId="77777777" w:rsidR="008934FE" w:rsidRDefault="008934FE" w:rsidP="00B53644">
    <w:pPr>
      <w:pStyle w:val="Footer"/>
      <w:tabs>
        <w:tab w:val="clear" w:pos="4536"/>
      </w:tabs>
    </w:pPr>
    <w:r>
      <w:rPr>
        <w:sz w:val="14"/>
      </w:rPr>
      <w:t>Form 41-14-2-en</w:t>
    </w:r>
    <w:r>
      <w:rPr>
        <w:sz w:val="13"/>
      </w:rPr>
      <w:tab/>
    </w:r>
    <w:r w:rsidRPr="006902D2">
      <w:fldChar w:fldCharType="begin"/>
    </w:r>
    <w:r w:rsidRPr="006902D2">
      <w:instrText xml:space="preserve"> PAGE  \* Arabic  \* MERGEFORMAT </w:instrText>
    </w:r>
    <w:r w:rsidRPr="006902D2">
      <w:fldChar w:fldCharType="separate"/>
    </w:r>
    <w:r w:rsidR="00443597">
      <w:rPr>
        <w:noProof/>
      </w:rPr>
      <w:t>1</w:t>
    </w:r>
    <w:r w:rsidRPr="006902D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9A57" w14:textId="77777777" w:rsidR="00B27193" w:rsidRDefault="00B27193" w:rsidP="00E0714A">
      <w:r>
        <w:separator/>
      </w:r>
    </w:p>
    <w:p w14:paraId="4134F12B" w14:textId="77777777" w:rsidR="00B27193" w:rsidRDefault="00B27193"/>
    <w:p w14:paraId="2714D850" w14:textId="77777777" w:rsidR="00B27193" w:rsidRDefault="00B27193"/>
  </w:footnote>
  <w:footnote w:type="continuationSeparator" w:id="0">
    <w:p w14:paraId="5A7ECBBD" w14:textId="77777777" w:rsidR="00B27193" w:rsidRDefault="00B27193" w:rsidP="00E0714A">
      <w:r>
        <w:continuationSeparator/>
      </w:r>
    </w:p>
    <w:p w14:paraId="4D5B0580" w14:textId="77777777" w:rsidR="00B27193" w:rsidRDefault="00B27193"/>
    <w:p w14:paraId="37EED24C" w14:textId="77777777" w:rsidR="00B27193" w:rsidRDefault="00B27193"/>
  </w:footnote>
  <w:footnote w:type="continuationNotice" w:id="1">
    <w:p w14:paraId="73E08B75" w14:textId="77777777" w:rsidR="00B27193" w:rsidRDefault="00B27193">
      <w:pPr>
        <w:spacing w:after="0"/>
      </w:pPr>
    </w:p>
    <w:p w14:paraId="0852FF3E" w14:textId="77777777" w:rsidR="00B27193" w:rsidRDefault="00B27193" w:rsidP="002A43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D8C9" w14:textId="77777777" w:rsidR="008934FE" w:rsidRDefault="008934FE" w:rsidP="00B53644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739F8"/>
    <w:multiLevelType w:val="hybridMultilevel"/>
    <w:tmpl w:val="345882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53AD9"/>
    <w:multiLevelType w:val="hybridMultilevel"/>
    <w:tmpl w:val="2C10D442"/>
    <w:lvl w:ilvl="0" w:tplc="87A89F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F5E01"/>
    <w:multiLevelType w:val="multilevel"/>
    <w:tmpl w:val="12188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0A099F"/>
    <w:multiLevelType w:val="hybridMultilevel"/>
    <w:tmpl w:val="2C10D44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1E5"/>
    <w:multiLevelType w:val="hybridMultilevel"/>
    <w:tmpl w:val="5944F5E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14340"/>
    <w:multiLevelType w:val="hybridMultilevel"/>
    <w:tmpl w:val="56768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01B7D"/>
    <w:multiLevelType w:val="hybridMultilevel"/>
    <w:tmpl w:val="9920CE98"/>
    <w:lvl w:ilvl="0" w:tplc="042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0C1052"/>
    <w:multiLevelType w:val="hybridMultilevel"/>
    <w:tmpl w:val="FFFFFFFF"/>
    <w:lvl w:ilvl="0" w:tplc="E2EAC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826D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020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C4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882B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B29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A8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CC9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32A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51C77"/>
    <w:multiLevelType w:val="hybridMultilevel"/>
    <w:tmpl w:val="E08858A8"/>
    <w:lvl w:ilvl="0" w:tplc="BCB02F5E">
      <w:start w:val="4"/>
      <w:numFmt w:val="bullet"/>
      <w:lvlText w:val="-"/>
      <w:lvlJc w:val="left"/>
      <w:pPr>
        <w:ind w:left="1069" w:hanging="360"/>
      </w:pPr>
      <w:rPr>
        <w:rFonts w:ascii="Arial" w:eastAsia="MS Mincho" w:hAnsi="Arial" w:cs="Arial" w:hint="default"/>
        <w:b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C31FE8"/>
    <w:multiLevelType w:val="hybridMultilevel"/>
    <w:tmpl w:val="C19ADFFE"/>
    <w:lvl w:ilvl="0" w:tplc="970E6C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D32F6"/>
    <w:multiLevelType w:val="hybridMultilevel"/>
    <w:tmpl w:val="4CB42E2C"/>
    <w:lvl w:ilvl="0" w:tplc="DC7623AA">
      <w:start w:val="1"/>
      <w:numFmt w:val="decimal"/>
      <w:pStyle w:val="Aufzhlung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1B3CED"/>
    <w:multiLevelType w:val="hybridMultilevel"/>
    <w:tmpl w:val="3DF2FD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00BBD"/>
    <w:multiLevelType w:val="hybridMultilevel"/>
    <w:tmpl w:val="E2F0C3EA"/>
    <w:lvl w:ilvl="0" w:tplc="C47660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D0952"/>
    <w:multiLevelType w:val="multilevel"/>
    <w:tmpl w:val="3968BEA4"/>
    <w:lvl w:ilvl="0">
      <w:numFmt w:val="decimal"/>
      <w:lvlText w:val="%1."/>
      <w:lvlJc w:val="left"/>
      <w:pPr>
        <w:ind w:left="349" w:hanging="207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76962654"/>
    <w:multiLevelType w:val="hybridMultilevel"/>
    <w:tmpl w:val="5126B322"/>
    <w:lvl w:ilvl="0" w:tplc="95A6A2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36131">
    <w:abstractNumId w:val="0"/>
  </w:num>
  <w:num w:numId="2" w16cid:durableId="1526626784">
    <w:abstractNumId w:val="14"/>
  </w:num>
  <w:num w:numId="3" w16cid:durableId="17970176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20624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98118">
    <w:abstractNumId w:val="7"/>
  </w:num>
  <w:num w:numId="6" w16cid:durableId="518158152">
    <w:abstractNumId w:val="13"/>
  </w:num>
  <w:num w:numId="7" w16cid:durableId="1009990655">
    <w:abstractNumId w:val="4"/>
  </w:num>
  <w:num w:numId="8" w16cid:durableId="689334994">
    <w:abstractNumId w:val="2"/>
  </w:num>
  <w:num w:numId="9" w16cid:durableId="1194423723">
    <w:abstractNumId w:val="10"/>
  </w:num>
  <w:num w:numId="10" w16cid:durableId="99568099">
    <w:abstractNumId w:val="1"/>
  </w:num>
  <w:num w:numId="11" w16cid:durableId="2122793827">
    <w:abstractNumId w:val="12"/>
  </w:num>
  <w:num w:numId="12" w16cid:durableId="1052922902">
    <w:abstractNumId w:val="11"/>
  </w:num>
  <w:num w:numId="13" w16cid:durableId="618605685">
    <w:abstractNumId w:val="5"/>
  </w:num>
  <w:num w:numId="14" w16cid:durableId="873888413">
    <w:abstractNumId w:val="9"/>
  </w:num>
  <w:num w:numId="15" w16cid:durableId="16679347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E0"/>
    <w:rsid w:val="0000177E"/>
    <w:rsid w:val="00001E7E"/>
    <w:rsid w:val="00004063"/>
    <w:rsid w:val="00004156"/>
    <w:rsid w:val="00004A34"/>
    <w:rsid w:val="00006580"/>
    <w:rsid w:val="00006F9E"/>
    <w:rsid w:val="000123FA"/>
    <w:rsid w:val="000125E3"/>
    <w:rsid w:val="00013242"/>
    <w:rsid w:val="00013ACB"/>
    <w:rsid w:val="000140C1"/>
    <w:rsid w:val="00014220"/>
    <w:rsid w:val="000143A9"/>
    <w:rsid w:val="00014595"/>
    <w:rsid w:val="00016C83"/>
    <w:rsid w:val="00017192"/>
    <w:rsid w:val="000201E0"/>
    <w:rsid w:val="000212CC"/>
    <w:rsid w:val="0002289A"/>
    <w:rsid w:val="000243EA"/>
    <w:rsid w:val="00025646"/>
    <w:rsid w:val="000271C9"/>
    <w:rsid w:val="000309EA"/>
    <w:rsid w:val="000338FB"/>
    <w:rsid w:val="000345DC"/>
    <w:rsid w:val="00034844"/>
    <w:rsid w:val="00034B81"/>
    <w:rsid w:val="00035A49"/>
    <w:rsid w:val="0003643C"/>
    <w:rsid w:val="00036937"/>
    <w:rsid w:val="00036EA7"/>
    <w:rsid w:val="000370F0"/>
    <w:rsid w:val="00037179"/>
    <w:rsid w:val="000407E6"/>
    <w:rsid w:val="000413DD"/>
    <w:rsid w:val="00041562"/>
    <w:rsid w:val="00041A60"/>
    <w:rsid w:val="00042299"/>
    <w:rsid w:val="0004304D"/>
    <w:rsid w:val="000434CE"/>
    <w:rsid w:val="00043C93"/>
    <w:rsid w:val="00045300"/>
    <w:rsid w:val="00047954"/>
    <w:rsid w:val="00050339"/>
    <w:rsid w:val="000508A6"/>
    <w:rsid w:val="000552B6"/>
    <w:rsid w:val="000557DD"/>
    <w:rsid w:val="00055899"/>
    <w:rsid w:val="00056767"/>
    <w:rsid w:val="000568C5"/>
    <w:rsid w:val="00057DB3"/>
    <w:rsid w:val="000602B2"/>
    <w:rsid w:val="00063135"/>
    <w:rsid w:val="00063314"/>
    <w:rsid w:val="000649C7"/>
    <w:rsid w:val="00066C97"/>
    <w:rsid w:val="0006700A"/>
    <w:rsid w:val="000703DF"/>
    <w:rsid w:val="00070B04"/>
    <w:rsid w:val="00071EFB"/>
    <w:rsid w:val="000728DD"/>
    <w:rsid w:val="00072A14"/>
    <w:rsid w:val="000746D2"/>
    <w:rsid w:val="00075210"/>
    <w:rsid w:val="00076A7C"/>
    <w:rsid w:val="00080567"/>
    <w:rsid w:val="00081256"/>
    <w:rsid w:val="000812DF"/>
    <w:rsid w:val="00081AF8"/>
    <w:rsid w:val="00082A7F"/>
    <w:rsid w:val="000839D7"/>
    <w:rsid w:val="00084080"/>
    <w:rsid w:val="0008504A"/>
    <w:rsid w:val="0008669A"/>
    <w:rsid w:val="00087999"/>
    <w:rsid w:val="00090123"/>
    <w:rsid w:val="0009098B"/>
    <w:rsid w:val="00090B1F"/>
    <w:rsid w:val="000910D7"/>
    <w:rsid w:val="0009159C"/>
    <w:rsid w:val="00092A35"/>
    <w:rsid w:val="000948B1"/>
    <w:rsid w:val="00096656"/>
    <w:rsid w:val="00096ABA"/>
    <w:rsid w:val="000A212F"/>
    <w:rsid w:val="000A34E1"/>
    <w:rsid w:val="000A3A6E"/>
    <w:rsid w:val="000A3E8F"/>
    <w:rsid w:val="000A5419"/>
    <w:rsid w:val="000A5ACB"/>
    <w:rsid w:val="000A779B"/>
    <w:rsid w:val="000B3090"/>
    <w:rsid w:val="000B3B19"/>
    <w:rsid w:val="000B459A"/>
    <w:rsid w:val="000B49AA"/>
    <w:rsid w:val="000B7570"/>
    <w:rsid w:val="000B7C74"/>
    <w:rsid w:val="000B7E1F"/>
    <w:rsid w:val="000B7FA0"/>
    <w:rsid w:val="000C1F7D"/>
    <w:rsid w:val="000C21D4"/>
    <w:rsid w:val="000C2829"/>
    <w:rsid w:val="000C4BA2"/>
    <w:rsid w:val="000C66C1"/>
    <w:rsid w:val="000C686C"/>
    <w:rsid w:val="000D14EA"/>
    <w:rsid w:val="000D199D"/>
    <w:rsid w:val="000D1C8B"/>
    <w:rsid w:val="000D30AF"/>
    <w:rsid w:val="000D57E5"/>
    <w:rsid w:val="000D6320"/>
    <w:rsid w:val="000D6DE5"/>
    <w:rsid w:val="000D6E94"/>
    <w:rsid w:val="000D7093"/>
    <w:rsid w:val="000D753E"/>
    <w:rsid w:val="000D79B3"/>
    <w:rsid w:val="000E055C"/>
    <w:rsid w:val="000E07B6"/>
    <w:rsid w:val="000E17B8"/>
    <w:rsid w:val="000E1B62"/>
    <w:rsid w:val="000E1CC3"/>
    <w:rsid w:val="000E2119"/>
    <w:rsid w:val="000E2DEB"/>
    <w:rsid w:val="000E36EB"/>
    <w:rsid w:val="000E3A5C"/>
    <w:rsid w:val="000E472C"/>
    <w:rsid w:val="000E476C"/>
    <w:rsid w:val="000E600E"/>
    <w:rsid w:val="000E7C27"/>
    <w:rsid w:val="000E7D83"/>
    <w:rsid w:val="000F0D4B"/>
    <w:rsid w:val="000F2157"/>
    <w:rsid w:val="000F273F"/>
    <w:rsid w:val="000F2805"/>
    <w:rsid w:val="000F3273"/>
    <w:rsid w:val="00101BC5"/>
    <w:rsid w:val="00102ED7"/>
    <w:rsid w:val="00103CA7"/>
    <w:rsid w:val="001045E0"/>
    <w:rsid w:val="00104ECD"/>
    <w:rsid w:val="00105063"/>
    <w:rsid w:val="00106516"/>
    <w:rsid w:val="0010656C"/>
    <w:rsid w:val="00111290"/>
    <w:rsid w:val="00112F1E"/>
    <w:rsid w:val="00114587"/>
    <w:rsid w:val="001145C3"/>
    <w:rsid w:val="00115198"/>
    <w:rsid w:val="0011534A"/>
    <w:rsid w:val="00116941"/>
    <w:rsid w:val="00120B66"/>
    <w:rsid w:val="00120C68"/>
    <w:rsid w:val="00121C0C"/>
    <w:rsid w:val="00122948"/>
    <w:rsid w:val="00124200"/>
    <w:rsid w:val="0012466C"/>
    <w:rsid w:val="00124B48"/>
    <w:rsid w:val="001261F8"/>
    <w:rsid w:val="00127D3B"/>
    <w:rsid w:val="001301FB"/>
    <w:rsid w:val="0013057A"/>
    <w:rsid w:val="00130E35"/>
    <w:rsid w:val="00131DC3"/>
    <w:rsid w:val="00133C09"/>
    <w:rsid w:val="001342E5"/>
    <w:rsid w:val="0013441B"/>
    <w:rsid w:val="00134A22"/>
    <w:rsid w:val="001350A1"/>
    <w:rsid w:val="00135545"/>
    <w:rsid w:val="001356F6"/>
    <w:rsid w:val="0013618E"/>
    <w:rsid w:val="00136274"/>
    <w:rsid w:val="00136B15"/>
    <w:rsid w:val="00136D71"/>
    <w:rsid w:val="00136D91"/>
    <w:rsid w:val="001375BB"/>
    <w:rsid w:val="001407CD"/>
    <w:rsid w:val="00141E1C"/>
    <w:rsid w:val="001422E5"/>
    <w:rsid w:val="00142891"/>
    <w:rsid w:val="001429A1"/>
    <w:rsid w:val="0014340B"/>
    <w:rsid w:val="001437A5"/>
    <w:rsid w:val="001463B5"/>
    <w:rsid w:val="00147FC1"/>
    <w:rsid w:val="0015027D"/>
    <w:rsid w:val="001528DC"/>
    <w:rsid w:val="00154E0D"/>
    <w:rsid w:val="0015515B"/>
    <w:rsid w:val="001551E2"/>
    <w:rsid w:val="001555AB"/>
    <w:rsid w:val="00155D73"/>
    <w:rsid w:val="00162C1E"/>
    <w:rsid w:val="001634E8"/>
    <w:rsid w:val="0016536E"/>
    <w:rsid w:val="00166FFC"/>
    <w:rsid w:val="0017039C"/>
    <w:rsid w:val="00172756"/>
    <w:rsid w:val="00173882"/>
    <w:rsid w:val="00173955"/>
    <w:rsid w:val="001756A0"/>
    <w:rsid w:val="001778B5"/>
    <w:rsid w:val="0018037D"/>
    <w:rsid w:val="00180E03"/>
    <w:rsid w:val="0018194E"/>
    <w:rsid w:val="001839A0"/>
    <w:rsid w:val="00184804"/>
    <w:rsid w:val="00184BFB"/>
    <w:rsid w:val="00184F8A"/>
    <w:rsid w:val="00185628"/>
    <w:rsid w:val="00190042"/>
    <w:rsid w:val="00190ACD"/>
    <w:rsid w:val="00190BB8"/>
    <w:rsid w:val="00190E23"/>
    <w:rsid w:val="00192713"/>
    <w:rsid w:val="001935C5"/>
    <w:rsid w:val="0019484C"/>
    <w:rsid w:val="0019640D"/>
    <w:rsid w:val="001973B3"/>
    <w:rsid w:val="00197687"/>
    <w:rsid w:val="001A11F2"/>
    <w:rsid w:val="001A1A2A"/>
    <w:rsid w:val="001A24BF"/>
    <w:rsid w:val="001A2E02"/>
    <w:rsid w:val="001A469A"/>
    <w:rsid w:val="001A74E0"/>
    <w:rsid w:val="001A78C9"/>
    <w:rsid w:val="001B17E7"/>
    <w:rsid w:val="001B1FCF"/>
    <w:rsid w:val="001B4579"/>
    <w:rsid w:val="001B69E3"/>
    <w:rsid w:val="001C0EB5"/>
    <w:rsid w:val="001C0F65"/>
    <w:rsid w:val="001C120F"/>
    <w:rsid w:val="001C16E1"/>
    <w:rsid w:val="001C1F14"/>
    <w:rsid w:val="001C448B"/>
    <w:rsid w:val="001C46E0"/>
    <w:rsid w:val="001C749F"/>
    <w:rsid w:val="001C76AA"/>
    <w:rsid w:val="001D2107"/>
    <w:rsid w:val="001D374E"/>
    <w:rsid w:val="001D3D89"/>
    <w:rsid w:val="001D53A3"/>
    <w:rsid w:val="001D5F69"/>
    <w:rsid w:val="001D66A0"/>
    <w:rsid w:val="001D66F9"/>
    <w:rsid w:val="001E0C26"/>
    <w:rsid w:val="001E0C68"/>
    <w:rsid w:val="001E13F5"/>
    <w:rsid w:val="001E144E"/>
    <w:rsid w:val="001E33FE"/>
    <w:rsid w:val="001E4FC2"/>
    <w:rsid w:val="001E6A05"/>
    <w:rsid w:val="001E6E2C"/>
    <w:rsid w:val="001F6F36"/>
    <w:rsid w:val="002004AD"/>
    <w:rsid w:val="00202740"/>
    <w:rsid w:val="00202D3A"/>
    <w:rsid w:val="00203A37"/>
    <w:rsid w:val="002052E7"/>
    <w:rsid w:val="00206510"/>
    <w:rsid w:val="00206AC4"/>
    <w:rsid w:val="00211272"/>
    <w:rsid w:val="00213577"/>
    <w:rsid w:val="002136A8"/>
    <w:rsid w:val="00213CF0"/>
    <w:rsid w:val="00217377"/>
    <w:rsid w:val="00217577"/>
    <w:rsid w:val="00217880"/>
    <w:rsid w:val="00220103"/>
    <w:rsid w:val="00220FD6"/>
    <w:rsid w:val="00221CC5"/>
    <w:rsid w:val="00221F74"/>
    <w:rsid w:val="0022271C"/>
    <w:rsid w:val="00223098"/>
    <w:rsid w:val="002246EA"/>
    <w:rsid w:val="00224F91"/>
    <w:rsid w:val="002267E9"/>
    <w:rsid w:val="00226E89"/>
    <w:rsid w:val="00227C9D"/>
    <w:rsid w:val="00227E99"/>
    <w:rsid w:val="002301BA"/>
    <w:rsid w:val="00230E53"/>
    <w:rsid w:val="002436F1"/>
    <w:rsid w:val="0024518E"/>
    <w:rsid w:val="00245431"/>
    <w:rsid w:val="00246DCA"/>
    <w:rsid w:val="00247BB5"/>
    <w:rsid w:val="00247D33"/>
    <w:rsid w:val="00250A5C"/>
    <w:rsid w:val="00250BFE"/>
    <w:rsid w:val="00251B2E"/>
    <w:rsid w:val="0025205A"/>
    <w:rsid w:val="00252826"/>
    <w:rsid w:val="002552A0"/>
    <w:rsid w:val="00255A6B"/>
    <w:rsid w:val="00255E57"/>
    <w:rsid w:val="00256AFA"/>
    <w:rsid w:val="002572A4"/>
    <w:rsid w:val="00257FA7"/>
    <w:rsid w:val="00262757"/>
    <w:rsid w:val="00264135"/>
    <w:rsid w:val="00265C8A"/>
    <w:rsid w:val="0027104F"/>
    <w:rsid w:val="002719FE"/>
    <w:rsid w:val="00271AA1"/>
    <w:rsid w:val="00271B23"/>
    <w:rsid w:val="00271E94"/>
    <w:rsid w:val="00272C33"/>
    <w:rsid w:val="002744EA"/>
    <w:rsid w:val="0027532D"/>
    <w:rsid w:val="00276243"/>
    <w:rsid w:val="00276575"/>
    <w:rsid w:val="0027677E"/>
    <w:rsid w:val="0027698C"/>
    <w:rsid w:val="00280118"/>
    <w:rsid w:val="0028169B"/>
    <w:rsid w:val="00281864"/>
    <w:rsid w:val="00281D41"/>
    <w:rsid w:val="00282B9E"/>
    <w:rsid w:val="00283DBC"/>
    <w:rsid w:val="00285C5D"/>
    <w:rsid w:val="00286B69"/>
    <w:rsid w:val="00286D14"/>
    <w:rsid w:val="0028712E"/>
    <w:rsid w:val="00291D5A"/>
    <w:rsid w:val="0029289D"/>
    <w:rsid w:val="00292AED"/>
    <w:rsid w:val="002944A8"/>
    <w:rsid w:val="0029542D"/>
    <w:rsid w:val="0029777A"/>
    <w:rsid w:val="00297C97"/>
    <w:rsid w:val="00297D9F"/>
    <w:rsid w:val="00297F15"/>
    <w:rsid w:val="002A048B"/>
    <w:rsid w:val="002A08EF"/>
    <w:rsid w:val="002A102D"/>
    <w:rsid w:val="002A1F1F"/>
    <w:rsid w:val="002A4282"/>
    <w:rsid w:val="002A42EC"/>
    <w:rsid w:val="002A43F0"/>
    <w:rsid w:val="002A7BF3"/>
    <w:rsid w:val="002B062F"/>
    <w:rsid w:val="002B0EBD"/>
    <w:rsid w:val="002B1476"/>
    <w:rsid w:val="002B4395"/>
    <w:rsid w:val="002B48B7"/>
    <w:rsid w:val="002B5047"/>
    <w:rsid w:val="002B51B2"/>
    <w:rsid w:val="002C1A2F"/>
    <w:rsid w:val="002C2D45"/>
    <w:rsid w:val="002C5884"/>
    <w:rsid w:val="002C5F71"/>
    <w:rsid w:val="002C7AE3"/>
    <w:rsid w:val="002D07B9"/>
    <w:rsid w:val="002D0F27"/>
    <w:rsid w:val="002D3420"/>
    <w:rsid w:val="002D3F5B"/>
    <w:rsid w:val="002D5309"/>
    <w:rsid w:val="002D65AF"/>
    <w:rsid w:val="002E0DCC"/>
    <w:rsid w:val="002E11EA"/>
    <w:rsid w:val="002E16F0"/>
    <w:rsid w:val="002E1BE7"/>
    <w:rsid w:val="002E42D0"/>
    <w:rsid w:val="002E4483"/>
    <w:rsid w:val="002E52A8"/>
    <w:rsid w:val="002E58F7"/>
    <w:rsid w:val="002E6E71"/>
    <w:rsid w:val="002F0AE9"/>
    <w:rsid w:val="002F2058"/>
    <w:rsid w:val="002F2360"/>
    <w:rsid w:val="002F238D"/>
    <w:rsid w:val="002F24B7"/>
    <w:rsid w:val="002F304F"/>
    <w:rsid w:val="002F36CF"/>
    <w:rsid w:val="002F398C"/>
    <w:rsid w:val="002F4A32"/>
    <w:rsid w:val="002F52B1"/>
    <w:rsid w:val="002F5D2D"/>
    <w:rsid w:val="002F68DC"/>
    <w:rsid w:val="002F7914"/>
    <w:rsid w:val="002F79D5"/>
    <w:rsid w:val="002F7B18"/>
    <w:rsid w:val="003005D3"/>
    <w:rsid w:val="00300697"/>
    <w:rsid w:val="0030370B"/>
    <w:rsid w:val="0030604C"/>
    <w:rsid w:val="00306AE5"/>
    <w:rsid w:val="00307342"/>
    <w:rsid w:val="00307E2D"/>
    <w:rsid w:val="00311D17"/>
    <w:rsid w:val="00312415"/>
    <w:rsid w:val="003151C4"/>
    <w:rsid w:val="003168D2"/>
    <w:rsid w:val="00316D51"/>
    <w:rsid w:val="00316FDC"/>
    <w:rsid w:val="0031705C"/>
    <w:rsid w:val="003177E8"/>
    <w:rsid w:val="00317A2F"/>
    <w:rsid w:val="00321491"/>
    <w:rsid w:val="003229F9"/>
    <w:rsid w:val="00325275"/>
    <w:rsid w:val="00325297"/>
    <w:rsid w:val="00325404"/>
    <w:rsid w:val="00325AEF"/>
    <w:rsid w:val="00325B7A"/>
    <w:rsid w:val="00330829"/>
    <w:rsid w:val="00330897"/>
    <w:rsid w:val="00332464"/>
    <w:rsid w:val="00333CC5"/>
    <w:rsid w:val="003344F0"/>
    <w:rsid w:val="0033548C"/>
    <w:rsid w:val="00336C6B"/>
    <w:rsid w:val="00337876"/>
    <w:rsid w:val="00343AC1"/>
    <w:rsid w:val="00345D92"/>
    <w:rsid w:val="003473E4"/>
    <w:rsid w:val="00347744"/>
    <w:rsid w:val="00347BE0"/>
    <w:rsid w:val="00351353"/>
    <w:rsid w:val="003518C6"/>
    <w:rsid w:val="003519A6"/>
    <w:rsid w:val="00351B5D"/>
    <w:rsid w:val="0035230A"/>
    <w:rsid w:val="00352962"/>
    <w:rsid w:val="00354A72"/>
    <w:rsid w:val="0035715F"/>
    <w:rsid w:val="003608DE"/>
    <w:rsid w:val="003609A6"/>
    <w:rsid w:val="003612DD"/>
    <w:rsid w:val="00363683"/>
    <w:rsid w:val="00365979"/>
    <w:rsid w:val="00365F06"/>
    <w:rsid w:val="00366FD3"/>
    <w:rsid w:val="00370019"/>
    <w:rsid w:val="0037072D"/>
    <w:rsid w:val="00372BB8"/>
    <w:rsid w:val="00372DD9"/>
    <w:rsid w:val="003745A9"/>
    <w:rsid w:val="00375D70"/>
    <w:rsid w:val="00375DE6"/>
    <w:rsid w:val="00376A37"/>
    <w:rsid w:val="0037769E"/>
    <w:rsid w:val="00377D14"/>
    <w:rsid w:val="003805F3"/>
    <w:rsid w:val="00382385"/>
    <w:rsid w:val="00382DB1"/>
    <w:rsid w:val="00382E41"/>
    <w:rsid w:val="00383D58"/>
    <w:rsid w:val="003869B8"/>
    <w:rsid w:val="00387923"/>
    <w:rsid w:val="0039142F"/>
    <w:rsid w:val="0039177B"/>
    <w:rsid w:val="00392EF2"/>
    <w:rsid w:val="00393B91"/>
    <w:rsid w:val="003954A5"/>
    <w:rsid w:val="0039631E"/>
    <w:rsid w:val="003964A7"/>
    <w:rsid w:val="00396E42"/>
    <w:rsid w:val="0039700B"/>
    <w:rsid w:val="003977F3"/>
    <w:rsid w:val="00397DA3"/>
    <w:rsid w:val="003A72F1"/>
    <w:rsid w:val="003B021F"/>
    <w:rsid w:val="003B0F03"/>
    <w:rsid w:val="003B271C"/>
    <w:rsid w:val="003B306D"/>
    <w:rsid w:val="003B35B9"/>
    <w:rsid w:val="003B6611"/>
    <w:rsid w:val="003B6B8C"/>
    <w:rsid w:val="003B6D62"/>
    <w:rsid w:val="003B6E03"/>
    <w:rsid w:val="003B76E7"/>
    <w:rsid w:val="003C056A"/>
    <w:rsid w:val="003C5BE2"/>
    <w:rsid w:val="003C7562"/>
    <w:rsid w:val="003D1C2D"/>
    <w:rsid w:val="003D2CC9"/>
    <w:rsid w:val="003D31E7"/>
    <w:rsid w:val="003D7D5B"/>
    <w:rsid w:val="003E0609"/>
    <w:rsid w:val="003E127D"/>
    <w:rsid w:val="003E168B"/>
    <w:rsid w:val="003E2891"/>
    <w:rsid w:val="003E29DA"/>
    <w:rsid w:val="003E3BBB"/>
    <w:rsid w:val="003E3F77"/>
    <w:rsid w:val="003E4814"/>
    <w:rsid w:val="003E54B7"/>
    <w:rsid w:val="003E5CAF"/>
    <w:rsid w:val="003F0562"/>
    <w:rsid w:val="003F174D"/>
    <w:rsid w:val="003F3144"/>
    <w:rsid w:val="003F482D"/>
    <w:rsid w:val="003F57AD"/>
    <w:rsid w:val="003F67B7"/>
    <w:rsid w:val="00400B6C"/>
    <w:rsid w:val="00400CCB"/>
    <w:rsid w:val="004012DB"/>
    <w:rsid w:val="0040306C"/>
    <w:rsid w:val="00406DBB"/>
    <w:rsid w:val="00412D6E"/>
    <w:rsid w:val="00412E2A"/>
    <w:rsid w:val="00414452"/>
    <w:rsid w:val="004145E0"/>
    <w:rsid w:val="00415004"/>
    <w:rsid w:val="00415DAA"/>
    <w:rsid w:val="00420196"/>
    <w:rsid w:val="00420445"/>
    <w:rsid w:val="00420E8E"/>
    <w:rsid w:val="00421048"/>
    <w:rsid w:val="00423B0A"/>
    <w:rsid w:val="00425666"/>
    <w:rsid w:val="004256D7"/>
    <w:rsid w:val="004277D0"/>
    <w:rsid w:val="00430FFC"/>
    <w:rsid w:val="00431FD3"/>
    <w:rsid w:val="004324F1"/>
    <w:rsid w:val="00432930"/>
    <w:rsid w:val="0043313D"/>
    <w:rsid w:val="004331B7"/>
    <w:rsid w:val="00435125"/>
    <w:rsid w:val="0044139A"/>
    <w:rsid w:val="004420F1"/>
    <w:rsid w:val="004422E4"/>
    <w:rsid w:val="00443597"/>
    <w:rsid w:val="004468CD"/>
    <w:rsid w:val="004509B2"/>
    <w:rsid w:val="004523B0"/>
    <w:rsid w:val="0045323B"/>
    <w:rsid w:val="00454030"/>
    <w:rsid w:val="00454357"/>
    <w:rsid w:val="0045503B"/>
    <w:rsid w:val="004554F2"/>
    <w:rsid w:val="00456031"/>
    <w:rsid w:val="004561DD"/>
    <w:rsid w:val="00456D66"/>
    <w:rsid w:val="004573FB"/>
    <w:rsid w:val="00461C69"/>
    <w:rsid w:val="00462421"/>
    <w:rsid w:val="00462BEA"/>
    <w:rsid w:val="00463ACE"/>
    <w:rsid w:val="0046486A"/>
    <w:rsid w:val="00466109"/>
    <w:rsid w:val="00466C57"/>
    <w:rsid w:val="00470F4E"/>
    <w:rsid w:val="0047132B"/>
    <w:rsid w:val="00471B1D"/>
    <w:rsid w:val="00472FB4"/>
    <w:rsid w:val="00477121"/>
    <w:rsid w:val="004775C9"/>
    <w:rsid w:val="004777CA"/>
    <w:rsid w:val="004818ED"/>
    <w:rsid w:val="00481BA6"/>
    <w:rsid w:val="00482068"/>
    <w:rsid w:val="00482320"/>
    <w:rsid w:val="00483866"/>
    <w:rsid w:val="00483DA9"/>
    <w:rsid w:val="004842A1"/>
    <w:rsid w:val="004851BB"/>
    <w:rsid w:val="0048542D"/>
    <w:rsid w:val="004861B5"/>
    <w:rsid w:val="0048687C"/>
    <w:rsid w:val="0049099A"/>
    <w:rsid w:val="00491C58"/>
    <w:rsid w:val="0049279D"/>
    <w:rsid w:val="00494F21"/>
    <w:rsid w:val="00495C36"/>
    <w:rsid w:val="00497D12"/>
    <w:rsid w:val="004A14E1"/>
    <w:rsid w:val="004A4180"/>
    <w:rsid w:val="004A4A09"/>
    <w:rsid w:val="004A506E"/>
    <w:rsid w:val="004A610C"/>
    <w:rsid w:val="004A7714"/>
    <w:rsid w:val="004A79E4"/>
    <w:rsid w:val="004B0B62"/>
    <w:rsid w:val="004B0B9A"/>
    <w:rsid w:val="004B187C"/>
    <w:rsid w:val="004B1CFA"/>
    <w:rsid w:val="004B214D"/>
    <w:rsid w:val="004B2479"/>
    <w:rsid w:val="004B259F"/>
    <w:rsid w:val="004B36DE"/>
    <w:rsid w:val="004B4B14"/>
    <w:rsid w:val="004B58D2"/>
    <w:rsid w:val="004B5B33"/>
    <w:rsid w:val="004C0C99"/>
    <w:rsid w:val="004C1A2C"/>
    <w:rsid w:val="004C2EE1"/>
    <w:rsid w:val="004C2F6C"/>
    <w:rsid w:val="004C3F6F"/>
    <w:rsid w:val="004C5496"/>
    <w:rsid w:val="004C556E"/>
    <w:rsid w:val="004C5F2E"/>
    <w:rsid w:val="004C5F8F"/>
    <w:rsid w:val="004C7058"/>
    <w:rsid w:val="004D05FD"/>
    <w:rsid w:val="004D2EC8"/>
    <w:rsid w:val="004D3209"/>
    <w:rsid w:val="004D3C38"/>
    <w:rsid w:val="004D3F9C"/>
    <w:rsid w:val="004D4C7A"/>
    <w:rsid w:val="004D5EE2"/>
    <w:rsid w:val="004D6182"/>
    <w:rsid w:val="004D6385"/>
    <w:rsid w:val="004E118E"/>
    <w:rsid w:val="004E1D1E"/>
    <w:rsid w:val="004E1E7E"/>
    <w:rsid w:val="004E1E89"/>
    <w:rsid w:val="004E2F4F"/>
    <w:rsid w:val="004E3CC5"/>
    <w:rsid w:val="004E625C"/>
    <w:rsid w:val="004E6E31"/>
    <w:rsid w:val="004E747D"/>
    <w:rsid w:val="004E7A98"/>
    <w:rsid w:val="004F2FEF"/>
    <w:rsid w:val="004F32D0"/>
    <w:rsid w:val="004F3F91"/>
    <w:rsid w:val="004F4997"/>
    <w:rsid w:val="004F5AA8"/>
    <w:rsid w:val="004F62AD"/>
    <w:rsid w:val="004F6B8C"/>
    <w:rsid w:val="004F7785"/>
    <w:rsid w:val="00500961"/>
    <w:rsid w:val="00501F41"/>
    <w:rsid w:val="0050495B"/>
    <w:rsid w:val="00506438"/>
    <w:rsid w:val="00507850"/>
    <w:rsid w:val="00507C67"/>
    <w:rsid w:val="00507FD4"/>
    <w:rsid w:val="00510879"/>
    <w:rsid w:val="0051098B"/>
    <w:rsid w:val="0051151D"/>
    <w:rsid w:val="00511A52"/>
    <w:rsid w:val="005121D9"/>
    <w:rsid w:val="00512C94"/>
    <w:rsid w:val="00513F61"/>
    <w:rsid w:val="005151D9"/>
    <w:rsid w:val="005173D6"/>
    <w:rsid w:val="005178AF"/>
    <w:rsid w:val="00517E84"/>
    <w:rsid w:val="00517F5E"/>
    <w:rsid w:val="00517F89"/>
    <w:rsid w:val="00517F91"/>
    <w:rsid w:val="005213FA"/>
    <w:rsid w:val="00526D1C"/>
    <w:rsid w:val="00530343"/>
    <w:rsid w:val="005312C5"/>
    <w:rsid w:val="00531B5F"/>
    <w:rsid w:val="0053227D"/>
    <w:rsid w:val="00534C47"/>
    <w:rsid w:val="005358D3"/>
    <w:rsid w:val="00535966"/>
    <w:rsid w:val="00537C4E"/>
    <w:rsid w:val="00540F73"/>
    <w:rsid w:val="00541DE9"/>
    <w:rsid w:val="005438F0"/>
    <w:rsid w:val="00546523"/>
    <w:rsid w:val="00546E34"/>
    <w:rsid w:val="005506B4"/>
    <w:rsid w:val="00550B38"/>
    <w:rsid w:val="00553EB2"/>
    <w:rsid w:val="0055401F"/>
    <w:rsid w:val="00554D05"/>
    <w:rsid w:val="0055570E"/>
    <w:rsid w:val="00556025"/>
    <w:rsid w:val="00556032"/>
    <w:rsid w:val="0055657E"/>
    <w:rsid w:val="00557465"/>
    <w:rsid w:val="00557826"/>
    <w:rsid w:val="00557FF6"/>
    <w:rsid w:val="00562789"/>
    <w:rsid w:val="00563625"/>
    <w:rsid w:val="00563689"/>
    <w:rsid w:val="005638E6"/>
    <w:rsid w:val="005643DA"/>
    <w:rsid w:val="00565043"/>
    <w:rsid w:val="005652BF"/>
    <w:rsid w:val="00566EFA"/>
    <w:rsid w:val="00570668"/>
    <w:rsid w:val="005709CD"/>
    <w:rsid w:val="00570B68"/>
    <w:rsid w:val="00570C63"/>
    <w:rsid w:val="005752C3"/>
    <w:rsid w:val="00576B56"/>
    <w:rsid w:val="00580DA3"/>
    <w:rsid w:val="00581CD7"/>
    <w:rsid w:val="00582510"/>
    <w:rsid w:val="00582C44"/>
    <w:rsid w:val="00584E61"/>
    <w:rsid w:val="005869E9"/>
    <w:rsid w:val="005872BE"/>
    <w:rsid w:val="00587A49"/>
    <w:rsid w:val="00590490"/>
    <w:rsid w:val="005915AE"/>
    <w:rsid w:val="005917A4"/>
    <w:rsid w:val="00593C3F"/>
    <w:rsid w:val="00594B78"/>
    <w:rsid w:val="00597066"/>
    <w:rsid w:val="005A0E9A"/>
    <w:rsid w:val="005A173E"/>
    <w:rsid w:val="005A236D"/>
    <w:rsid w:val="005A2CDF"/>
    <w:rsid w:val="005A33DD"/>
    <w:rsid w:val="005A4AA0"/>
    <w:rsid w:val="005A5E43"/>
    <w:rsid w:val="005A62FF"/>
    <w:rsid w:val="005A7621"/>
    <w:rsid w:val="005B09AC"/>
    <w:rsid w:val="005B1219"/>
    <w:rsid w:val="005B2AA7"/>
    <w:rsid w:val="005B348A"/>
    <w:rsid w:val="005B3714"/>
    <w:rsid w:val="005B53B4"/>
    <w:rsid w:val="005B58A0"/>
    <w:rsid w:val="005B615F"/>
    <w:rsid w:val="005B66CF"/>
    <w:rsid w:val="005B6A5F"/>
    <w:rsid w:val="005B6A73"/>
    <w:rsid w:val="005B79B8"/>
    <w:rsid w:val="005C1352"/>
    <w:rsid w:val="005C200C"/>
    <w:rsid w:val="005C2DF9"/>
    <w:rsid w:val="005C2FB0"/>
    <w:rsid w:val="005C3391"/>
    <w:rsid w:val="005C33A1"/>
    <w:rsid w:val="005C34B4"/>
    <w:rsid w:val="005C3E48"/>
    <w:rsid w:val="005C4FB5"/>
    <w:rsid w:val="005C6AC2"/>
    <w:rsid w:val="005C6F14"/>
    <w:rsid w:val="005C79D3"/>
    <w:rsid w:val="005D1C06"/>
    <w:rsid w:val="005D21D3"/>
    <w:rsid w:val="005D6DD0"/>
    <w:rsid w:val="005E165E"/>
    <w:rsid w:val="005E4DDB"/>
    <w:rsid w:val="005E6C41"/>
    <w:rsid w:val="005E709B"/>
    <w:rsid w:val="005E7BEB"/>
    <w:rsid w:val="005F025B"/>
    <w:rsid w:val="005F0EB3"/>
    <w:rsid w:val="005F13DF"/>
    <w:rsid w:val="00600E4D"/>
    <w:rsid w:val="006020C2"/>
    <w:rsid w:val="006035C9"/>
    <w:rsid w:val="00603FD2"/>
    <w:rsid w:val="00605394"/>
    <w:rsid w:val="00605CB5"/>
    <w:rsid w:val="00610265"/>
    <w:rsid w:val="0061066B"/>
    <w:rsid w:val="00612319"/>
    <w:rsid w:val="00612F23"/>
    <w:rsid w:val="00613B77"/>
    <w:rsid w:val="00614240"/>
    <w:rsid w:val="00614E7C"/>
    <w:rsid w:val="00616CFA"/>
    <w:rsid w:val="0062055E"/>
    <w:rsid w:val="00620D98"/>
    <w:rsid w:val="00620FB2"/>
    <w:rsid w:val="006235D7"/>
    <w:rsid w:val="00623F5C"/>
    <w:rsid w:val="00624050"/>
    <w:rsid w:val="0062498B"/>
    <w:rsid w:val="00624A30"/>
    <w:rsid w:val="00625481"/>
    <w:rsid w:val="00625660"/>
    <w:rsid w:val="006304E1"/>
    <w:rsid w:val="00630733"/>
    <w:rsid w:val="0063149A"/>
    <w:rsid w:val="00632612"/>
    <w:rsid w:val="00632F3A"/>
    <w:rsid w:val="00632FD5"/>
    <w:rsid w:val="006335F2"/>
    <w:rsid w:val="00635A47"/>
    <w:rsid w:val="0063618F"/>
    <w:rsid w:val="0064007D"/>
    <w:rsid w:val="006409EB"/>
    <w:rsid w:val="0064232F"/>
    <w:rsid w:val="00642456"/>
    <w:rsid w:val="00643153"/>
    <w:rsid w:val="00643764"/>
    <w:rsid w:val="00643ACD"/>
    <w:rsid w:val="00643BBE"/>
    <w:rsid w:val="00643D5F"/>
    <w:rsid w:val="006458E3"/>
    <w:rsid w:val="006469C2"/>
    <w:rsid w:val="00647234"/>
    <w:rsid w:val="00650E71"/>
    <w:rsid w:val="006524EA"/>
    <w:rsid w:val="00653D65"/>
    <w:rsid w:val="006549C4"/>
    <w:rsid w:val="00657329"/>
    <w:rsid w:val="00657FBA"/>
    <w:rsid w:val="00660CD8"/>
    <w:rsid w:val="0066105A"/>
    <w:rsid w:val="0066224A"/>
    <w:rsid w:val="00665B80"/>
    <w:rsid w:val="00665C33"/>
    <w:rsid w:val="00665C34"/>
    <w:rsid w:val="006670D1"/>
    <w:rsid w:val="006701BA"/>
    <w:rsid w:val="00673325"/>
    <w:rsid w:val="00674789"/>
    <w:rsid w:val="00674B95"/>
    <w:rsid w:val="00676462"/>
    <w:rsid w:val="00681584"/>
    <w:rsid w:val="00681AE3"/>
    <w:rsid w:val="006835C6"/>
    <w:rsid w:val="00683C4C"/>
    <w:rsid w:val="006842AD"/>
    <w:rsid w:val="006855F0"/>
    <w:rsid w:val="00685FCD"/>
    <w:rsid w:val="0068790D"/>
    <w:rsid w:val="00687C01"/>
    <w:rsid w:val="006902D2"/>
    <w:rsid w:val="006904FF"/>
    <w:rsid w:val="00690716"/>
    <w:rsid w:val="00691139"/>
    <w:rsid w:val="006915D3"/>
    <w:rsid w:val="00695851"/>
    <w:rsid w:val="006A0248"/>
    <w:rsid w:val="006A18CB"/>
    <w:rsid w:val="006A2AAD"/>
    <w:rsid w:val="006A2F70"/>
    <w:rsid w:val="006A4B3A"/>
    <w:rsid w:val="006A741F"/>
    <w:rsid w:val="006A7786"/>
    <w:rsid w:val="006B1CBC"/>
    <w:rsid w:val="006B2D1E"/>
    <w:rsid w:val="006B314C"/>
    <w:rsid w:val="006B3B52"/>
    <w:rsid w:val="006B417D"/>
    <w:rsid w:val="006C0008"/>
    <w:rsid w:val="006C04BF"/>
    <w:rsid w:val="006C0731"/>
    <w:rsid w:val="006C0CC6"/>
    <w:rsid w:val="006C1BF2"/>
    <w:rsid w:val="006C338B"/>
    <w:rsid w:val="006C3F7A"/>
    <w:rsid w:val="006C54C6"/>
    <w:rsid w:val="006C56EF"/>
    <w:rsid w:val="006C5D69"/>
    <w:rsid w:val="006C5E08"/>
    <w:rsid w:val="006C5EAD"/>
    <w:rsid w:val="006C7CBA"/>
    <w:rsid w:val="006D0188"/>
    <w:rsid w:val="006D0720"/>
    <w:rsid w:val="006D0A14"/>
    <w:rsid w:val="006D0DFA"/>
    <w:rsid w:val="006D1739"/>
    <w:rsid w:val="006D21F0"/>
    <w:rsid w:val="006D31DA"/>
    <w:rsid w:val="006D3E32"/>
    <w:rsid w:val="006D41EE"/>
    <w:rsid w:val="006D5919"/>
    <w:rsid w:val="006D62F4"/>
    <w:rsid w:val="006E1B6A"/>
    <w:rsid w:val="006E289B"/>
    <w:rsid w:val="006E4B7F"/>
    <w:rsid w:val="006E7C8F"/>
    <w:rsid w:val="006F0166"/>
    <w:rsid w:val="006F130F"/>
    <w:rsid w:val="006F1C0F"/>
    <w:rsid w:val="006F4266"/>
    <w:rsid w:val="006F4707"/>
    <w:rsid w:val="007004B9"/>
    <w:rsid w:val="00700710"/>
    <w:rsid w:val="00701CE7"/>
    <w:rsid w:val="0070276D"/>
    <w:rsid w:val="00702994"/>
    <w:rsid w:val="00703906"/>
    <w:rsid w:val="0070439B"/>
    <w:rsid w:val="007043DE"/>
    <w:rsid w:val="0070557D"/>
    <w:rsid w:val="00706256"/>
    <w:rsid w:val="007071C3"/>
    <w:rsid w:val="007072BB"/>
    <w:rsid w:val="00710819"/>
    <w:rsid w:val="00711B0A"/>
    <w:rsid w:val="00713C70"/>
    <w:rsid w:val="007144DD"/>
    <w:rsid w:val="00714533"/>
    <w:rsid w:val="00716F9C"/>
    <w:rsid w:val="00720494"/>
    <w:rsid w:val="00722B9D"/>
    <w:rsid w:val="00724979"/>
    <w:rsid w:val="00726B87"/>
    <w:rsid w:val="00730476"/>
    <w:rsid w:val="00731380"/>
    <w:rsid w:val="00731F77"/>
    <w:rsid w:val="00732883"/>
    <w:rsid w:val="00734100"/>
    <w:rsid w:val="007343F4"/>
    <w:rsid w:val="00737F6F"/>
    <w:rsid w:val="00740428"/>
    <w:rsid w:val="00743104"/>
    <w:rsid w:val="00746006"/>
    <w:rsid w:val="007471B7"/>
    <w:rsid w:val="00747B30"/>
    <w:rsid w:val="00750E76"/>
    <w:rsid w:val="00751CDB"/>
    <w:rsid w:val="007526D8"/>
    <w:rsid w:val="007542A0"/>
    <w:rsid w:val="00754CF6"/>
    <w:rsid w:val="00755149"/>
    <w:rsid w:val="00755E48"/>
    <w:rsid w:val="007566DA"/>
    <w:rsid w:val="0075672D"/>
    <w:rsid w:val="007604D3"/>
    <w:rsid w:val="00760E09"/>
    <w:rsid w:val="0076460E"/>
    <w:rsid w:val="007646C6"/>
    <w:rsid w:val="007649D0"/>
    <w:rsid w:val="007650A2"/>
    <w:rsid w:val="00765293"/>
    <w:rsid w:val="00770129"/>
    <w:rsid w:val="0077088B"/>
    <w:rsid w:val="007708BF"/>
    <w:rsid w:val="00772056"/>
    <w:rsid w:val="0077468E"/>
    <w:rsid w:val="0077654F"/>
    <w:rsid w:val="00777255"/>
    <w:rsid w:val="00777E06"/>
    <w:rsid w:val="00777E50"/>
    <w:rsid w:val="00780319"/>
    <w:rsid w:val="007807CD"/>
    <w:rsid w:val="00780919"/>
    <w:rsid w:val="007816B6"/>
    <w:rsid w:val="0078353E"/>
    <w:rsid w:val="0078385E"/>
    <w:rsid w:val="007848FE"/>
    <w:rsid w:val="007857E5"/>
    <w:rsid w:val="00786DC5"/>
    <w:rsid w:val="007872E2"/>
    <w:rsid w:val="00790D47"/>
    <w:rsid w:val="00791EC0"/>
    <w:rsid w:val="00791F4A"/>
    <w:rsid w:val="00792162"/>
    <w:rsid w:val="00794E10"/>
    <w:rsid w:val="0079526F"/>
    <w:rsid w:val="007A14A0"/>
    <w:rsid w:val="007A1B1E"/>
    <w:rsid w:val="007A1EE5"/>
    <w:rsid w:val="007A23D2"/>
    <w:rsid w:val="007A28C0"/>
    <w:rsid w:val="007A3BEA"/>
    <w:rsid w:val="007A4A48"/>
    <w:rsid w:val="007A5B1A"/>
    <w:rsid w:val="007A613C"/>
    <w:rsid w:val="007B0887"/>
    <w:rsid w:val="007B0D93"/>
    <w:rsid w:val="007B1CC2"/>
    <w:rsid w:val="007B4941"/>
    <w:rsid w:val="007B540E"/>
    <w:rsid w:val="007B5B10"/>
    <w:rsid w:val="007B6255"/>
    <w:rsid w:val="007B6C7F"/>
    <w:rsid w:val="007B7F40"/>
    <w:rsid w:val="007C2C12"/>
    <w:rsid w:val="007C3884"/>
    <w:rsid w:val="007C3CEC"/>
    <w:rsid w:val="007C4E81"/>
    <w:rsid w:val="007C59E3"/>
    <w:rsid w:val="007C6782"/>
    <w:rsid w:val="007C746F"/>
    <w:rsid w:val="007C79C8"/>
    <w:rsid w:val="007D100B"/>
    <w:rsid w:val="007D3C5A"/>
    <w:rsid w:val="007D55AA"/>
    <w:rsid w:val="007D595E"/>
    <w:rsid w:val="007D70EB"/>
    <w:rsid w:val="007D71C2"/>
    <w:rsid w:val="007E0A17"/>
    <w:rsid w:val="007E0C88"/>
    <w:rsid w:val="007E1779"/>
    <w:rsid w:val="007E184E"/>
    <w:rsid w:val="007E5A1D"/>
    <w:rsid w:val="007E5AC5"/>
    <w:rsid w:val="007E7263"/>
    <w:rsid w:val="007F0057"/>
    <w:rsid w:val="007F0D57"/>
    <w:rsid w:val="007F0D7C"/>
    <w:rsid w:val="007F255C"/>
    <w:rsid w:val="007F2EA7"/>
    <w:rsid w:val="007F3FDA"/>
    <w:rsid w:val="007F424A"/>
    <w:rsid w:val="007F46FC"/>
    <w:rsid w:val="007F4F68"/>
    <w:rsid w:val="007F7FC2"/>
    <w:rsid w:val="0080067F"/>
    <w:rsid w:val="00800B72"/>
    <w:rsid w:val="00800CAB"/>
    <w:rsid w:val="00801B8E"/>
    <w:rsid w:val="00801C22"/>
    <w:rsid w:val="00804D03"/>
    <w:rsid w:val="00805CDB"/>
    <w:rsid w:val="00807309"/>
    <w:rsid w:val="0080748B"/>
    <w:rsid w:val="00807E88"/>
    <w:rsid w:val="00811C39"/>
    <w:rsid w:val="0081205E"/>
    <w:rsid w:val="008120E6"/>
    <w:rsid w:val="00812457"/>
    <w:rsid w:val="008129CB"/>
    <w:rsid w:val="008157B8"/>
    <w:rsid w:val="008237D6"/>
    <w:rsid w:val="00825B21"/>
    <w:rsid w:val="008261A9"/>
    <w:rsid w:val="00826527"/>
    <w:rsid w:val="00826BB4"/>
    <w:rsid w:val="00826BD3"/>
    <w:rsid w:val="00831997"/>
    <w:rsid w:val="0083242A"/>
    <w:rsid w:val="00833C0E"/>
    <w:rsid w:val="008348E8"/>
    <w:rsid w:val="008357CA"/>
    <w:rsid w:val="00836BA5"/>
    <w:rsid w:val="00836F83"/>
    <w:rsid w:val="0083759E"/>
    <w:rsid w:val="0084039D"/>
    <w:rsid w:val="008406B7"/>
    <w:rsid w:val="00841FB2"/>
    <w:rsid w:val="008430EE"/>
    <w:rsid w:val="00844ED0"/>
    <w:rsid w:val="0084594A"/>
    <w:rsid w:val="008460FC"/>
    <w:rsid w:val="00847139"/>
    <w:rsid w:val="0084724D"/>
    <w:rsid w:val="00850BF9"/>
    <w:rsid w:val="00850C80"/>
    <w:rsid w:val="00851495"/>
    <w:rsid w:val="0085161E"/>
    <w:rsid w:val="00852255"/>
    <w:rsid w:val="0085331D"/>
    <w:rsid w:val="0085506A"/>
    <w:rsid w:val="00857720"/>
    <w:rsid w:val="00860559"/>
    <w:rsid w:val="0086114D"/>
    <w:rsid w:val="00871CA4"/>
    <w:rsid w:val="00872500"/>
    <w:rsid w:val="00872BBB"/>
    <w:rsid w:val="00872CFB"/>
    <w:rsid w:val="00874EDA"/>
    <w:rsid w:val="00875896"/>
    <w:rsid w:val="00876368"/>
    <w:rsid w:val="00876B37"/>
    <w:rsid w:val="00876C5E"/>
    <w:rsid w:val="00880075"/>
    <w:rsid w:val="0088121D"/>
    <w:rsid w:val="0088148F"/>
    <w:rsid w:val="0088162D"/>
    <w:rsid w:val="00881B4F"/>
    <w:rsid w:val="00882162"/>
    <w:rsid w:val="00885778"/>
    <w:rsid w:val="00887F2D"/>
    <w:rsid w:val="00891A19"/>
    <w:rsid w:val="00892942"/>
    <w:rsid w:val="008934FE"/>
    <w:rsid w:val="00895E9F"/>
    <w:rsid w:val="008968F3"/>
    <w:rsid w:val="0089739A"/>
    <w:rsid w:val="00897AFE"/>
    <w:rsid w:val="0089ED59"/>
    <w:rsid w:val="008A0593"/>
    <w:rsid w:val="008A1C12"/>
    <w:rsid w:val="008A3D4E"/>
    <w:rsid w:val="008A5210"/>
    <w:rsid w:val="008A5965"/>
    <w:rsid w:val="008A7C2E"/>
    <w:rsid w:val="008B0025"/>
    <w:rsid w:val="008B44C5"/>
    <w:rsid w:val="008B45FD"/>
    <w:rsid w:val="008B535F"/>
    <w:rsid w:val="008B5F40"/>
    <w:rsid w:val="008C0117"/>
    <w:rsid w:val="008C05C5"/>
    <w:rsid w:val="008C0F45"/>
    <w:rsid w:val="008C196C"/>
    <w:rsid w:val="008C49C9"/>
    <w:rsid w:val="008C64D0"/>
    <w:rsid w:val="008C7F1E"/>
    <w:rsid w:val="008D1562"/>
    <w:rsid w:val="008D2802"/>
    <w:rsid w:val="008D523A"/>
    <w:rsid w:val="008D587A"/>
    <w:rsid w:val="008E255C"/>
    <w:rsid w:val="008E3CD5"/>
    <w:rsid w:val="008E4E65"/>
    <w:rsid w:val="008E78A2"/>
    <w:rsid w:val="008F0238"/>
    <w:rsid w:val="008F0375"/>
    <w:rsid w:val="008F14EA"/>
    <w:rsid w:val="008F2235"/>
    <w:rsid w:val="008F291D"/>
    <w:rsid w:val="008F30EA"/>
    <w:rsid w:val="008F3ECE"/>
    <w:rsid w:val="008F3F58"/>
    <w:rsid w:val="008F4CAE"/>
    <w:rsid w:val="008F53DE"/>
    <w:rsid w:val="008F55F4"/>
    <w:rsid w:val="008F7581"/>
    <w:rsid w:val="00901AA2"/>
    <w:rsid w:val="009038D7"/>
    <w:rsid w:val="00903A4B"/>
    <w:rsid w:val="00903B5F"/>
    <w:rsid w:val="0090643A"/>
    <w:rsid w:val="0090763A"/>
    <w:rsid w:val="00910A69"/>
    <w:rsid w:val="00910E4B"/>
    <w:rsid w:val="009117D0"/>
    <w:rsid w:val="00912278"/>
    <w:rsid w:val="00912F7C"/>
    <w:rsid w:val="00913933"/>
    <w:rsid w:val="00913961"/>
    <w:rsid w:val="00913D03"/>
    <w:rsid w:val="009146D5"/>
    <w:rsid w:val="00915313"/>
    <w:rsid w:val="009154B2"/>
    <w:rsid w:val="00915619"/>
    <w:rsid w:val="00915A88"/>
    <w:rsid w:val="00916AEE"/>
    <w:rsid w:val="00916BD9"/>
    <w:rsid w:val="009174FD"/>
    <w:rsid w:val="00922747"/>
    <w:rsid w:val="00923396"/>
    <w:rsid w:val="009242F6"/>
    <w:rsid w:val="00924BDB"/>
    <w:rsid w:val="00925C8F"/>
    <w:rsid w:val="00925E0B"/>
    <w:rsid w:val="00927159"/>
    <w:rsid w:val="009271E4"/>
    <w:rsid w:val="009273A4"/>
    <w:rsid w:val="00927806"/>
    <w:rsid w:val="00927E4E"/>
    <w:rsid w:val="00931BA3"/>
    <w:rsid w:val="00931CD6"/>
    <w:rsid w:val="00932B95"/>
    <w:rsid w:val="009333D5"/>
    <w:rsid w:val="009374FF"/>
    <w:rsid w:val="00940CFE"/>
    <w:rsid w:val="00941EBC"/>
    <w:rsid w:val="00942274"/>
    <w:rsid w:val="009443E8"/>
    <w:rsid w:val="0094473E"/>
    <w:rsid w:val="00945176"/>
    <w:rsid w:val="00945641"/>
    <w:rsid w:val="00946A22"/>
    <w:rsid w:val="00950080"/>
    <w:rsid w:val="00950218"/>
    <w:rsid w:val="009524DA"/>
    <w:rsid w:val="00953AE1"/>
    <w:rsid w:val="009543BE"/>
    <w:rsid w:val="0095454A"/>
    <w:rsid w:val="00954D10"/>
    <w:rsid w:val="00954FB1"/>
    <w:rsid w:val="00960AFA"/>
    <w:rsid w:val="00961B28"/>
    <w:rsid w:val="0096202B"/>
    <w:rsid w:val="0096277F"/>
    <w:rsid w:val="0096321C"/>
    <w:rsid w:val="009635EC"/>
    <w:rsid w:val="00963DD0"/>
    <w:rsid w:val="009642DB"/>
    <w:rsid w:val="00965058"/>
    <w:rsid w:val="009652B2"/>
    <w:rsid w:val="00967E7E"/>
    <w:rsid w:val="0097012E"/>
    <w:rsid w:val="009702B9"/>
    <w:rsid w:val="00971A4D"/>
    <w:rsid w:val="00971A5D"/>
    <w:rsid w:val="00972EE6"/>
    <w:rsid w:val="00973190"/>
    <w:rsid w:val="009737F8"/>
    <w:rsid w:val="00974825"/>
    <w:rsid w:val="009751F6"/>
    <w:rsid w:val="0097620A"/>
    <w:rsid w:val="00976D05"/>
    <w:rsid w:val="00977254"/>
    <w:rsid w:val="00980660"/>
    <w:rsid w:val="00980735"/>
    <w:rsid w:val="00980CBC"/>
    <w:rsid w:val="00981175"/>
    <w:rsid w:val="0098340E"/>
    <w:rsid w:val="00983A8B"/>
    <w:rsid w:val="009841FA"/>
    <w:rsid w:val="00984404"/>
    <w:rsid w:val="009904F6"/>
    <w:rsid w:val="00990A6A"/>
    <w:rsid w:val="009938F5"/>
    <w:rsid w:val="00993DD4"/>
    <w:rsid w:val="00993DDE"/>
    <w:rsid w:val="00994F07"/>
    <w:rsid w:val="00996D0D"/>
    <w:rsid w:val="0099789B"/>
    <w:rsid w:val="009A0350"/>
    <w:rsid w:val="009A0DE2"/>
    <w:rsid w:val="009A0FD5"/>
    <w:rsid w:val="009A23FA"/>
    <w:rsid w:val="009A25BD"/>
    <w:rsid w:val="009A27B9"/>
    <w:rsid w:val="009A357B"/>
    <w:rsid w:val="009A5046"/>
    <w:rsid w:val="009A7650"/>
    <w:rsid w:val="009B2F9B"/>
    <w:rsid w:val="009B3637"/>
    <w:rsid w:val="009B4C1E"/>
    <w:rsid w:val="009B5321"/>
    <w:rsid w:val="009B5957"/>
    <w:rsid w:val="009B6A7E"/>
    <w:rsid w:val="009B772D"/>
    <w:rsid w:val="009C08CF"/>
    <w:rsid w:val="009C1324"/>
    <w:rsid w:val="009C1873"/>
    <w:rsid w:val="009C24A0"/>
    <w:rsid w:val="009C3210"/>
    <w:rsid w:val="009C3CAB"/>
    <w:rsid w:val="009C4E7F"/>
    <w:rsid w:val="009C6FB0"/>
    <w:rsid w:val="009C71C7"/>
    <w:rsid w:val="009D0C96"/>
    <w:rsid w:val="009D1A20"/>
    <w:rsid w:val="009D25FC"/>
    <w:rsid w:val="009D29B8"/>
    <w:rsid w:val="009D4205"/>
    <w:rsid w:val="009D4770"/>
    <w:rsid w:val="009D4BA1"/>
    <w:rsid w:val="009E076C"/>
    <w:rsid w:val="009E165A"/>
    <w:rsid w:val="009E37DB"/>
    <w:rsid w:val="009E3A09"/>
    <w:rsid w:val="009E5648"/>
    <w:rsid w:val="009E77D9"/>
    <w:rsid w:val="009F0CA5"/>
    <w:rsid w:val="009F202B"/>
    <w:rsid w:val="009F3341"/>
    <w:rsid w:val="009F383A"/>
    <w:rsid w:val="009F4607"/>
    <w:rsid w:val="009F47D4"/>
    <w:rsid w:val="009F4AEE"/>
    <w:rsid w:val="009F5D2A"/>
    <w:rsid w:val="009F755F"/>
    <w:rsid w:val="00A00157"/>
    <w:rsid w:val="00A004C1"/>
    <w:rsid w:val="00A0379A"/>
    <w:rsid w:val="00A0387E"/>
    <w:rsid w:val="00A04B95"/>
    <w:rsid w:val="00A05110"/>
    <w:rsid w:val="00A0550B"/>
    <w:rsid w:val="00A10192"/>
    <w:rsid w:val="00A1184F"/>
    <w:rsid w:val="00A12EED"/>
    <w:rsid w:val="00A130E5"/>
    <w:rsid w:val="00A13535"/>
    <w:rsid w:val="00A13949"/>
    <w:rsid w:val="00A1440D"/>
    <w:rsid w:val="00A14734"/>
    <w:rsid w:val="00A16D6C"/>
    <w:rsid w:val="00A200F2"/>
    <w:rsid w:val="00A20BB4"/>
    <w:rsid w:val="00A21B17"/>
    <w:rsid w:val="00A2320A"/>
    <w:rsid w:val="00A23267"/>
    <w:rsid w:val="00A25035"/>
    <w:rsid w:val="00A256E9"/>
    <w:rsid w:val="00A26409"/>
    <w:rsid w:val="00A26A82"/>
    <w:rsid w:val="00A277C6"/>
    <w:rsid w:val="00A34148"/>
    <w:rsid w:val="00A342D6"/>
    <w:rsid w:val="00A34B4A"/>
    <w:rsid w:val="00A35429"/>
    <w:rsid w:val="00A35B94"/>
    <w:rsid w:val="00A364D1"/>
    <w:rsid w:val="00A37364"/>
    <w:rsid w:val="00A40A18"/>
    <w:rsid w:val="00A40A48"/>
    <w:rsid w:val="00A40F62"/>
    <w:rsid w:val="00A41C68"/>
    <w:rsid w:val="00A41CA6"/>
    <w:rsid w:val="00A423A6"/>
    <w:rsid w:val="00A42EC9"/>
    <w:rsid w:val="00A431F5"/>
    <w:rsid w:val="00A444A8"/>
    <w:rsid w:val="00A4486B"/>
    <w:rsid w:val="00A45D2D"/>
    <w:rsid w:val="00A460FE"/>
    <w:rsid w:val="00A46797"/>
    <w:rsid w:val="00A51172"/>
    <w:rsid w:val="00A52171"/>
    <w:rsid w:val="00A52B68"/>
    <w:rsid w:val="00A53905"/>
    <w:rsid w:val="00A54676"/>
    <w:rsid w:val="00A561B6"/>
    <w:rsid w:val="00A57420"/>
    <w:rsid w:val="00A57885"/>
    <w:rsid w:val="00A60143"/>
    <w:rsid w:val="00A60C96"/>
    <w:rsid w:val="00A60EE0"/>
    <w:rsid w:val="00A62734"/>
    <w:rsid w:val="00A6284D"/>
    <w:rsid w:val="00A62CC5"/>
    <w:rsid w:val="00A65157"/>
    <w:rsid w:val="00A6548E"/>
    <w:rsid w:val="00A65709"/>
    <w:rsid w:val="00A65C03"/>
    <w:rsid w:val="00A66046"/>
    <w:rsid w:val="00A6711A"/>
    <w:rsid w:val="00A7062E"/>
    <w:rsid w:val="00A70DFB"/>
    <w:rsid w:val="00A71A65"/>
    <w:rsid w:val="00A723F5"/>
    <w:rsid w:val="00A72510"/>
    <w:rsid w:val="00A72F81"/>
    <w:rsid w:val="00A747C4"/>
    <w:rsid w:val="00A74838"/>
    <w:rsid w:val="00A74C40"/>
    <w:rsid w:val="00A761FB"/>
    <w:rsid w:val="00A76D28"/>
    <w:rsid w:val="00A76D60"/>
    <w:rsid w:val="00A777F2"/>
    <w:rsid w:val="00A77918"/>
    <w:rsid w:val="00A77E41"/>
    <w:rsid w:val="00A8065B"/>
    <w:rsid w:val="00A81329"/>
    <w:rsid w:val="00A819F8"/>
    <w:rsid w:val="00A82C80"/>
    <w:rsid w:val="00A82E9C"/>
    <w:rsid w:val="00A832A7"/>
    <w:rsid w:val="00A83DBB"/>
    <w:rsid w:val="00A842D4"/>
    <w:rsid w:val="00A8431D"/>
    <w:rsid w:val="00A84E25"/>
    <w:rsid w:val="00A85F7A"/>
    <w:rsid w:val="00A869D3"/>
    <w:rsid w:val="00A86F04"/>
    <w:rsid w:val="00A87530"/>
    <w:rsid w:val="00A915B1"/>
    <w:rsid w:val="00A9215E"/>
    <w:rsid w:val="00A9369A"/>
    <w:rsid w:val="00A959AA"/>
    <w:rsid w:val="00A96A63"/>
    <w:rsid w:val="00A97223"/>
    <w:rsid w:val="00AA00A5"/>
    <w:rsid w:val="00AA259D"/>
    <w:rsid w:val="00AA2A44"/>
    <w:rsid w:val="00AA2CAC"/>
    <w:rsid w:val="00AA3F0C"/>
    <w:rsid w:val="00AA4051"/>
    <w:rsid w:val="00AA7D9D"/>
    <w:rsid w:val="00AA7DA3"/>
    <w:rsid w:val="00AB1D83"/>
    <w:rsid w:val="00AB5FAA"/>
    <w:rsid w:val="00AB6FF1"/>
    <w:rsid w:val="00AC21B2"/>
    <w:rsid w:val="00AC2A00"/>
    <w:rsid w:val="00AC4132"/>
    <w:rsid w:val="00AC675E"/>
    <w:rsid w:val="00AC6979"/>
    <w:rsid w:val="00AD0FA9"/>
    <w:rsid w:val="00AD11A8"/>
    <w:rsid w:val="00AD1C4D"/>
    <w:rsid w:val="00AD4D4A"/>
    <w:rsid w:val="00AD5309"/>
    <w:rsid w:val="00AD54AE"/>
    <w:rsid w:val="00AD54BA"/>
    <w:rsid w:val="00AD63DC"/>
    <w:rsid w:val="00AD6471"/>
    <w:rsid w:val="00AD66CF"/>
    <w:rsid w:val="00AD6CA9"/>
    <w:rsid w:val="00AD6E11"/>
    <w:rsid w:val="00AD6EB3"/>
    <w:rsid w:val="00AD6F5C"/>
    <w:rsid w:val="00AD7483"/>
    <w:rsid w:val="00AE18C8"/>
    <w:rsid w:val="00AE19BB"/>
    <w:rsid w:val="00AE2579"/>
    <w:rsid w:val="00AE452C"/>
    <w:rsid w:val="00AE6E75"/>
    <w:rsid w:val="00AE7E44"/>
    <w:rsid w:val="00AF1764"/>
    <w:rsid w:val="00AF3789"/>
    <w:rsid w:val="00AF421B"/>
    <w:rsid w:val="00AF5BE7"/>
    <w:rsid w:val="00AF63F7"/>
    <w:rsid w:val="00AF75F2"/>
    <w:rsid w:val="00B00C10"/>
    <w:rsid w:val="00B00CAB"/>
    <w:rsid w:val="00B027A1"/>
    <w:rsid w:val="00B03852"/>
    <w:rsid w:val="00B03DB3"/>
    <w:rsid w:val="00B04E43"/>
    <w:rsid w:val="00B05049"/>
    <w:rsid w:val="00B05CCB"/>
    <w:rsid w:val="00B0608C"/>
    <w:rsid w:val="00B0759C"/>
    <w:rsid w:val="00B07610"/>
    <w:rsid w:val="00B11331"/>
    <w:rsid w:val="00B11ED3"/>
    <w:rsid w:val="00B1275D"/>
    <w:rsid w:val="00B13224"/>
    <w:rsid w:val="00B133ED"/>
    <w:rsid w:val="00B17A96"/>
    <w:rsid w:val="00B21485"/>
    <w:rsid w:val="00B21AC5"/>
    <w:rsid w:val="00B2250F"/>
    <w:rsid w:val="00B22D18"/>
    <w:rsid w:val="00B255EE"/>
    <w:rsid w:val="00B25A3A"/>
    <w:rsid w:val="00B261E7"/>
    <w:rsid w:val="00B2706B"/>
    <w:rsid w:val="00B27193"/>
    <w:rsid w:val="00B2773F"/>
    <w:rsid w:val="00B27C69"/>
    <w:rsid w:val="00B3183A"/>
    <w:rsid w:val="00B319BE"/>
    <w:rsid w:val="00B328D5"/>
    <w:rsid w:val="00B3338A"/>
    <w:rsid w:val="00B36CD9"/>
    <w:rsid w:val="00B3799A"/>
    <w:rsid w:val="00B40BC7"/>
    <w:rsid w:val="00B420D9"/>
    <w:rsid w:val="00B4273D"/>
    <w:rsid w:val="00B427EB"/>
    <w:rsid w:val="00B4461A"/>
    <w:rsid w:val="00B44A1A"/>
    <w:rsid w:val="00B459D6"/>
    <w:rsid w:val="00B45ACE"/>
    <w:rsid w:val="00B52C78"/>
    <w:rsid w:val="00B53644"/>
    <w:rsid w:val="00B53C19"/>
    <w:rsid w:val="00B53E48"/>
    <w:rsid w:val="00B54C84"/>
    <w:rsid w:val="00B54CE7"/>
    <w:rsid w:val="00B56D5B"/>
    <w:rsid w:val="00B56FC9"/>
    <w:rsid w:val="00B600EC"/>
    <w:rsid w:val="00B602EF"/>
    <w:rsid w:val="00B625C6"/>
    <w:rsid w:val="00B6352E"/>
    <w:rsid w:val="00B6431C"/>
    <w:rsid w:val="00B6470C"/>
    <w:rsid w:val="00B65CF1"/>
    <w:rsid w:val="00B6676B"/>
    <w:rsid w:val="00B66F0B"/>
    <w:rsid w:val="00B70158"/>
    <w:rsid w:val="00B707EA"/>
    <w:rsid w:val="00B7334A"/>
    <w:rsid w:val="00B73C3F"/>
    <w:rsid w:val="00B74B64"/>
    <w:rsid w:val="00B75B10"/>
    <w:rsid w:val="00B75FB7"/>
    <w:rsid w:val="00B77514"/>
    <w:rsid w:val="00B80A03"/>
    <w:rsid w:val="00B80B76"/>
    <w:rsid w:val="00B825DB"/>
    <w:rsid w:val="00B84BAB"/>
    <w:rsid w:val="00B852FC"/>
    <w:rsid w:val="00B85309"/>
    <w:rsid w:val="00B86200"/>
    <w:rsid w:val="00B9095F"/>
    <w:rsid w:val="00B91120"/>
    <w:rsid w:val="00B911A0"/>
    <w:rsid w:val="00B91ABD"/>
    <w:rsid w:val="00B9201B"/>
    <w:rsid w:val="00B932BE"/>
    <w:rsid w:val="00B9444E"/>
    <w:rsid w:val="00B94EF0"/>
    <w:rsid w:val="00B955AE"/>
    <w:rsid w:val="00B962E0"/>
    <w:rsid w:val="00B97D8E"/>
    <w:rsid w:val="00BA1F8B"/>
    <w:rsid w:val="00BA3CF9"/>
    <w:rsid w:val="00BA66DF"/>
    <w:rsid w:val="00BA7F4E"/>
    <w:rsid w:val="00BB016D"/>
    <w:rsid w:val="00BB0586"/>
    <w:rsid w:val="00BB10CE"/>
    <w:rsid w:val="00BB1A8E"/>
    <w:rsid w:val="00BB1C21"/>
    <w:rsid w:val="00BB22F8"/>
    <w:rsid w:val="00BB2C7B"/>
    <w:rsid w:val="00BB3945"/>
    <w:rsid w:val="00BB3EFE"/>
    <w:rsid w:val="00BB52E7"/>
    <w:rsid w:val="00BB585B"/>
    <w:rsid w:val="00BB6E2D"/>
    <w:rsid w:val="00BB798F"/>
    <w:rsid w:val="00BC045C"/>
    <w:rsid w:val="00BC2836"/>
    <w:rsid w:val="00BC316B"/>
    <w:rsid w:val="00BC5328"/>
    <w:rsid w:val="00BC5429"/>
    <w:rsid w:val="00BC5C79"/>
    <w:rsid w:val="00BC7AB0"/>
    <w:rsid w:val="00BD044F"/>
    <w:rsid w:val="00BD0EF4"/>
    <w:rsid w:val="00BD3D80"/>
    <w:rsid w:val="00BD446F"/>
    <w:rsid w:val="00BD47D0"/>
    <w:rsid w:val="00BD5B6A"/>
    <w:rsid w:val="00BD6F29"/>
    <w:rsid w:val="00BE15FA"/>
    <w:rsid w:val="00BE2E2E"/>
    <w:rsid w:val="00BE3072"/>
    <w:rsid w:val="00BE3ADC"/>
    <w:rsid w:val="00BE3CBB"/>
    <w:rsid w:val="00BE4819"/>
    <w:rsid w:val="00BE609B"/>
    <w:rsid w:val="00BF1282"/>
    <w:rsid w:val="00BF25DB"/>
    <w:rsid w:val="00BF2788"/>
    <w:rsid w:val="00BF361F"/>
    <w:rsid w:val="00BF435E"/>
    <w:rsid w:val="00BF4753"/>
    <w:rsid w:val="00BF47EB"/>
    <w:rsid w:val="00BF78C0"/>
    <w:rsid w:val="00C01581"/>
    <w:rsid w:val="00C02342"/>
    <w:rsid w:val="00C02884"/>
    <w:rsid w:val="00C0347D"/>
    <w:rsid w:val="00C072B8"/>
    <w:rsid w:val="00C076C1"/>
    <w:rsid w:val="00C10C2F"/>
    <w:rsid w:val="00C115F3"/>
    <w:rsid w:val="00C12050"/>
    <w:rsid w:val="00C13B76"/>
    <w:rsid w:val="00C14879"/>
    <w:rsid w:val="00C14C63"/>
    <w:rsid w:val="00C16DD7"/>
    <w:rsid w:val="00C16F93"/>
    <w:rsid w:val="00C17B58"/>
    <w:rsid w:val="00C205BF"/>
    <w:rsid w:val="00C219AC"/>
    <w:rsid w:val="00C21A42"/>
    <w:rsid w:val="00C22CAB"/>
    <w:rsid w:val="00C242BD"/>
    <w:rsid w:val="00C25577"/>
    <w:rsid w:val="00C26EE9"/>
    <w:rsid w:val="00C2781B"/>
    <w:rsid w:val="00C314FD"/>
    <w:rsid w:val="00C342A1"/>
    <w:rsid w:val="00C35493"/>
    <w:rsid w:val="00C3679E"/>
    <w:rsid w:val="00C36CE9"/>
    <w:rsid w:val="00C3B199"/>
    <w:rsid w:val="00C413D0"/>
    <w:rsid w:val="00C42EB6"/>
    <w:rsid w:val="00C43979"/>
    <w:rsid w:val="00C43F88"/>
    <w:rsid w:val="00C45BB6"/>
    <w:rsid w:val="00C5024F"/>
    <w:rsid w:val="00C502EF"/>
    <w:rsid w:val="00C5076C"/>
    <w:rsid w:val="00C51B48"/>
    <w:rsid w:val="00C52079"/>
    <w:rsid w:val="00C53A4D"/>
    <w:rsid w:val="00C53E5E"/>
    <w:rsid w:val="00C547DF"/>
    <w:rsid w:val="00C547F5"/>
    <w:rsid w:val="00C54D17"/>
    <w:rsid w:val="00C55FB7"/>
    <w:rsid w:val="00C571D9"/>
    <w:rsid w:val="00C57450"/>
    <w:rsid w:val="00C61A78"/>
    <w:rsid w:val="00C64A6F"/>
    <w:rsid w:val="00C65AD4"/>
    <w:rsid w:val="00C67003"/>
    <w:rsid w:val="00C74B86"/>
    <w:rsid w:val="00C74E23"/>
    <w:rsid w:val="00C751AA"/>
    <w:rsid w:val="00C75A22"/>
    <w:rsid w:val="00C825EA"/>
    <w:rsid w:val="00C85F16"/>
    <w:rsid w:val="00C91E40"/>
    <w:rsid w:val="00C92F78"/>
    <w:rsid w:val="00C95557"/>
    <w:rsid w:val="00C955D2"/>
    <w:rsid w:val="00C955E0"/>
    <w:rsid w:val="00C958DB"/>
    <w:rsid w:val="00C96E4B"/>
    <w:rsid w:val="00CA023E"/>
    <w:rsid w:val="00CA2F09"/>
    <w:rsid w:val="00CA4C50"/>
    <w:rsid w:val="00CA61E4"/>
    <w:rsid w:val="00CA6759"/>
    <w:rsid w:val="00CA7F42"/>
    <w:rsid w:val="00CB1034"/>
    <w:rsid w:val="00CB346A"/>
    <w:rsid w:val="00CB3BDC"/>
    <w:rsid w:val="00CB43A1"/>
    <w:rsid w:val="00CB45EB"/>
    <w:rsid w:val="00CB4C1E"/>
    <w:rsid w:val="00CB5781"/>
    <w:rsid w:val="00CB5B34"/>
    <w:rsid w:val="00CC11EA"/>
    <w:rsid w:val="00CC76D7"/>
    <w:rsid w:val="00CD13D3"/>
    <w:rsid w:val="00CD2F06"/>
    <w:rsid w:val="00CD398E"/>
    <w:rsid w:val="00CD5E71"/>
    <w:rsid w:val="00CD6B4C"/>
    <w:rsid w:val="00CD73DA"/>
    <w:rsid w:val="00CD77B7"/>
    <w:rsid w:val="00CD7F73"/>
    <w:rsid w:val="00CE0810"/>
    <w:rsid w:val="00CE1EAC"/>
    <w:rsid w:val="00CE3878"/>
    <w:rsid w:val="00CE3E3B"/>
    <w:rsid w:val="00CE48AB"/>
    <w:rsid w:val="00CE4971"/>
    <w:rsid w:val="00CE6319"/>
    <w:rsid w:val="00CE79E2"/>
    <w:rsid w:val="00CF3232"/>
    <w:rsid w:val="00CF3735"/>
    <w:rsid w:val="00CF387F"/>
    <w:rsid w:val="00CF4893"/>
    <w:rsid w:val="00CF4DB2"/>
    <w:rsid w:val="00CF7A1E"/>
    <w:rsid w:val="00CF7A4E"/>
    <w:rsid w:val="00D00FFC"/>
    <w:rsid w:val="00D01C53"/>
    <w:rsid w:val="00D0242B"/>
    <w:rsid w:val="00D0377E"/>
    <w:rsid w:val="00D0683F"/>
    <w:rsid w:val="00D06C85"/>
    <w:rsid w:val="00D0754D"/>
    <w:rsid w:val="00D10011"/>
    <w:rsid w:val="00D10771"/>
    <w:rsid w:val="00D11465"/>
    <w:rsid w:val="00D15025"/>
    <w:rsid w:val="00D15492"/>
    <w:rsid w:val="00D154A3"/>
    <w:rsid w:val="00D16334"/>
    <w:rsid w:val="00D172C9"/>
    <w:rsid w:val="00D20351"/>
    <w:rsid w:val="00D2178C"/>
    <w:rsid w:val="00D2239F"/>
    <w:rsid w:val="00D22BB4"/>
    <w:rsid w:val="00D24BE6"/>
    <w:rsid w:val="00D24EE7"/>
    <w:rsid w:val="00D26D6D"/>
    <w:rsid w:val="00D305B3"/>
    <w:rsid w:val="00D3081A"/>
    <w:rsid w:val="00D336EC"/>
    <w:rsid w:val="00D33EA6"/>
    <w:rsid w:val="00D35990"/>
    <w:rsid w:val="00D365E6"/>
    <w:rsid w:val="00D418BF"/>
    <w:rsid w:val="00D42580"/>
    <w:rsid w:val="00D43FAE"/>
    <w:rsid w:val="00D44035"/>
    <w:rsid w:val="00D46190"/>
    <w:rsid w:val="00D469F8"/>
    <w:rsid w:val="00D50D54"/>
    <w:rsid w:val="00D50FC3"/>
    <w:rsid w:val="00D522CB"/>
    <w:rsid w:val="00D52801"/>
    <w:rsid w:val="00D528C2"/>
    <w:rsid w:val="00D5432C"/>
    <w:rsid w:val="00D550FC"/>
    <w:rsid w:val="00D552E1"/>
    <w:rsid w:val="00D578FA"/>
    <w:rsid w:val="00D60411"/>
    <w:rsid w:val="00D61D67"/>
    <w:rsid w:val="00D62458"/>
    <w:rsid w:val="00D638E6"/>
    <w:rsid w:val="00D64354"/>
    <w:rsid w:val="00D65E68"/>
    <w:rsid w:val="00D66ACD"/>
    <w:rsid w:val="00D6728E"/>
    <w:rsid w:val="00D75CFA"/>
    <w:rsid w:val="00D80C18"/>
    <w:rsid w:val="00D81419"/>
    <w:rsid w:val="00D82382"/>
    <w:rsid w:val="00D823DE"/>
    <w:rsid w:val="00D82F55"/>
    <w:rsid w:val="00D83838"/>
    <w:rsid w:val="00D84FAF"/>
    <w:rsid w:val="00D91FCD"/>
    <w:rsid w:val="00D932F2"/>
    <w:rsid w:val="00D93EF8"/>
    <w:rsid w:val="00D95B1E"/>
    <w:rsid w:val="00D97479"/>
    <w:rsid w:val="00D97B1F"/>
    <w:rsid w:val="00DA10B5"/>
    <w:rsid w:val="00DA12F1"/>
    <w:rsid w:val="00DA1840"/>
    <w:rsid w:val="00DA303D"/>
    <w:rsid w:val="00DA33CD"/>
    <w:rsid w:val="00DA5C1E"/>
    <w:rsid w:val="00DB1F25"/>
    <w:rsid w:val="00DB231E"/>
    <w:rsid w:val="00DB23DA"/>
    <w:rsid w:val="00DB26F7"/>
    <w:rsid w:val="00DB3883"/>
    <w:rsid w:val="00DB3BB7"/>
    <w:rsid w:val="00DB3E11"/>
    <w:rsid w:val="00DB4490"/>
    <w:rsid w:val="00DB5460"/>
    <w:rsid w:val="00DB57C5"/>
    <w:rsid w:val="00DB63F7"/>
    <w:rsid w:val="00DB66C3"/>
    <w:rsid w:val="00DB7589"/>
    <w:rsid w:val="00DC0ABE"/>
    <w:rsid w:val="00DC0F10"/>
    <w:rsid w:val="00DC279A"/>
    <w:rsid w:val="00DC4011"/>
    <w:rsid w:val="00DC51D1"/>
    <w:rsid w:val="00DC5251"/>
    <w:rsid w:val="00DD142E"/>
    <w:rsid w:val="00DD18B6"/>
    <w:rsid w:val="00DD38F8"/>
    <w:rsid w:val="00DD447B"/>
    <w:rsid w:val="00DD45A1"/>
    <w:rsid w:val="00DD4AB2"/>
    <w:rsid w:val="00DD5BD2"/>
    <w:rsid w:val="00DD5BE1"/>
    <w:rsid w:val="00DD731A"/>
    <w:rsid w:val="00DE1914"/>
    <w:rsid w:val="00DE1D92"/>
    <w:rsid w:val="00DE1E21"/>
    <w:rsid w:val="00DE5A5D"/>
    <w:rsid w:val="00DE6EE3"/>
    <w:rsid w:val="00DF081A"/>
    <w:rsid w:val="00DF4074"/>
    <w:rsid w:val="00DF48CF"/>
    <w:rsid w:val="00DF603D"/>
    <w:rsid w:val="00DF794F"/>
    <w:rsid w:val="00E00DD1"/>
    <w:rsid w:val="00E011F2"/>
    <w:rsid w:val="00E02AE8"/>
    <w:rsid w:val="00E06C87"/>
    <w:rsid w:val="00E0714A"/>
    <w:rsid w:val="00E07694"/>
    <w:rsid w:val="00E07A32"/>
    <w:rsid w:val="00E07D72"/>
    <w:rsid w:val="00E07F32"/>
    <w:rsid w:val="00E123DF"/>
    <w:rsid w:val="00E12872"/>
    <w:rsid w:val="00E13297"/>
    <w:rsid w:val="00E14049"/>
    <w:rsid w:val="00E14C46"/>
    <w:rsid w:val="00E15733"/>
    <w:rsid w:val="00E16269"/>
    <w:rsid w:val="00E176EB"/>
    <w:rsid w:val="00E17DF0"/>
    <w:rsid w:val="00E17DF9"/>
    <w:rsid w:val="00E2320B"/>
    <w:rsid w:val="00E24C29"/>
    <w:rsid w:val="00E24F22"/>
    <w:rsid w:val="00E2698E"/>
    <w:rsid w:val="00E26B75"/>
    <w:rsid w:val="00E3054E"/>
    <w:rsid w:val="00E31379"/>
    <w:rsid w:val="00E34B43"/>
    <w:rsid w:val="00E35F1E"/>
    <w:rsid w:val="00E362DC"/>
    <w:rsid w:val="00E3641E"/>
    <w:rsid w:val="00E36CA1"/>
    <w:rsid w:val="00E37389"/>
    <w:rsid w:val="00E37C18"/>
    <w:rsid w:val="00E4061A"/>
    <w:rsid w:val="00E42EA4"/>
    <w:rsid w:val="00E431FB"/>
    <w:rsid w:val="00E43302"/>
    <w:rsid w:val="00E4440E"/>
    <w:rsid w:val="00E44633"/>
    <w:rsid w:val="00E44A4F"/>
    <w:rsid w:val="00E4548E"/>
    <w:rsid w:val="00E45D32"/>
    <w:rsid w:val="00E46D6C"/>
    <w:rsid w:val="00E477FA"/>
    <w:rsid w:val="00E47DC2"/>
    <w:rsid w:val="00E500F4"/>
    <w:rsid w:val="00E50554"/>
    <w:rsid w:val="00E50B20"/>
    <w:rsid w:val="00E51746"/>
    <w:rsid w:val="00E5175F"/>
    <w:rsid w:val="00E539CF"/>
    <w:rsid w:val="00E542FF"/>
    <w:rsid w:val="00E561FD"/>
    <w:rsid w:val="00E57BAC"/>
    <w:rsid w:val="00E617F6"/>
    <w:rsid w:val="00E61FC1"/>
    <w:rsid w:val="00E6271C"/>
    <w:rsid w:val="00E63BA0"/>
    <w:rsid w:val="00E63C3A"/>
    <w:rsid w:val="00E665DA"/>
    <w:rsid w:val="00E66900"/>
    <w:rsid w:val="00E673D7"/>
    <w:rsid w:val="00E708A8"/>
    <w:rsid w:val="00E72A3C"/>
    <w:rsid w:val="00E72A45"/>
    <w:rsid w:val="00E73516"/>
    <w:rsid w:val="00E73E5D"/>
    <w:rsid w:val="00E7510C"/>
    <w:rsid w:val="00E76291"/>
    <w:rsid w:val="00E8063F"/>
    <w:rsid w:val="00E80A31"/>
    <w:rsid w:val="00E80A91"/>
    <w:rsid w:val="00E81AA4"/>
    <w:rsid w:val="00E81BAC"/>
    <w:rsid w:val="00E82F33"/>
    <w:rsid w:val="00E84AC1"/>
    <w:rsid w:val="00E86A66"/>
    <w:rsid w:val="00E877EF"/>
    <w:rsid w:val="00E900B9"/>
    <w:rsid w:val="00E932FC"/>
    <w:rsid w:val="00E9383A"/>
    <w:rsid w:val="00E94543"/>
    <w:rsid w:val="00E951F3"/>
    <w:rsid w:val="00E959E4"/>
    <w:rsid w:val="00E9713C"/>
    <w:rsid w:val="00E97A0D"/>
    <w:rsid w:val="00EA0FA8"/>
    <w:rsid w:val="00EA14C2"/>
    <w:rsid w:val="00EA1665"/>
    <w:rsid w:val="00EA2046"/>
    <w:rsid w:val="00EA2FB1"/>
    <w:rsid w:val="00EA3471"/>
    <w:rsid w:val="00EA3D04"/>
    <w:rsid w:val="00EA3F6C"/>
    <w:rsid w:val="00EA4512"/>
    <w:rsid w:val="00EB0708"/>
    <w:rsid w:val="00EB1168"/>
    <w:rsid w:val="00EB1519"/>
    <w:rsid w:val="00EB17EF"/>
    <w:rsid w:val="00EB2872"/>
    <w:rsid w:val="00EB49A1"/>
    <w:rsid w:val="00EB65C6"/>
    <w:rsid w:val="00EC01F6"/>
    <w:rsid w:val="00EC224A"/>
    <w:rsid w:val="00EC4188"/>
    <w:rsid w:val="00EC5936"/>
    <w:rsid w:val="00EC5D39"/>
    <w:rsid w:val="00EC7844"/>
    <w:rsid w:val="00EC7D61"/>
    <w:rsid w:val="00EC7E62"/>
    <w:rsid w:val="00ED01EC"/>
    <w:rsid w:val="00ED1583"/>
    <w:rsid w:val="00ED183B"/>
    <w:rsid w:val="00ED7487"/>
    <w:rsid w:val="00ED7840"/>
    <w:rsid w:val="00EE0062"/>
    <w:rsid w:val="00EE78A8"/>
    <w:rsid w:val="00EE7A8D"/>
    <w:rsid w:val="00EF01B1"/>
    <w:rsid w:val="00EF126E"/>
    <w:rsid w:val="00EF135F"/>
    <w:rsid w:val="00EF1802"/>
    <w:rsid w:val="00EF18E4"/>
    <w:rsid w:val="00EF1C9E"/>
    <w:rsid w:val="00EF2BC9"/>
    <w:rsid w:val="00EF3999"/>
    <w:rsid w:val="00EF53D3"/>
    <w:rsid w:val="00EF6773"/>
    <w:rsid w:val="00F010C3"/>
    <w:rsid w:val="00F02069"/>
    <w:rsid w:val="00F03933"/>
    <w:rsid w:val="00F04317"/>
    <w:rsid w:val="00F044A4"/>
    <w:rsid w:val="00F04FE6"/>
    <w:rsid w:val="00F05D4C"/>
    <w:rsid w:val="00F06860"/>
    <w:rsid w:val="00F06F1E"/>
    <w:rsid w:val="00F07798"/>
    <w:rsid w:val="00F10643"/>
    <w:rsid w:val="00F11CAA"/>
    <w:rsid w:val="00F1256D"/>
    <w:rsid w:val="00F12944"/>
    <w:rsid w:val="00F1472A"/>
    <w:rsid w:val="00F14EFB"/>
    <w:rsid w:val="00F16057"/>
    <w:rsid w:val="00F17A39"/>
    <w:rsid w:val="00F21723"/>
    <w:rsid w:val="00F21B26"/>
    <w:rsid w:val="00F22A42"/>
    <w:rsid w:val="00F2352A"/>
    <w:rsid w:val="00F238AB"/>
    <w:rsid w:val="00F25318"/>
    <w:rsid w:val="00F2682A"/>
    <w:rsid w:val="00F26B99"/>
    <w:rsid w:val="00F2742D"/>
    <w:rsid w:val="00F27CBE"/>
    <w:rsid w:val="00F30AA3"/>
    <w:rsid w:val="00F3180D"/>
    <w:rsid w:val="00F3279E"/>
    <w:rsid w:val="00F33C0F"/>
    <w:rsid w:val="00F3428E"/>
    <w:rsid w:val="00F36B6A"/>
    <w:rsid w:val="00F36D95"/>
    <w:rsid w:val="00F36DDB"/>
    <w:rsid w:val="00F36F32"/>
    <w:rsid w:val="00F40687"/>
    <w:rsid w:val="00F40D00"/>
    <w:rsid w:val="00F40FC7"/>
    <w:rsid w:val="00F424D4"/>
    <w:rsid w:val="00F44354"/>
    <w:rsid w:val="00F449B7"/>
    <w:rsid w:val="00F4596F"/>
    <w:rsid w:val="00F45CE4"/>
    <w:rsid w:val="00F46EFC"/>
    <w:rsid w:val="00F50941"/>
    <w:rsid w:val="00F50DE7"/>
    <w:rsid w:val="00F51DEA"/>
    <w:rsid w:val="00F5247B"/>
    <w:rsid w:val="00F53F8A"/>
    <w:rsid w:val="00F541DB"/>
    <w:rsid w:val="00F55B2E"/>
    <w:rsid w:val="00F55BE0"/>
    <w:rsid w:val="00F607D1"/>
    <w:rsid w:val="00F61D6B"/>
    <w:rsid w:val="00F621F7"/>
    <w:rsid w:val="00F62BDA"/>
    <w:rsid w:val="00F62E08"/>
    <w:rsid w:val="00F62E7B"/>
    <w:rsid w:val="00F65A92"/>
    <w:rsid w:val="00F665EB"/>
    <w:rsid w:val="00F70B13"/>
    <w:rsid w:val="00F70DF5"/>
    <w:rsid w:val="00F7141B"/>
    <w:rsid w:val="00F75116"/>
    <w:rsid w:val="00F751BA"/>
    <w:rsid w:val="00F75BCB"/>
    <w:rsid w:val="00F76F78"/>
    <w:rsid w:val="00F7709B"/>
    <w:rsid w:val="00F81DC5"/>
    <w:rsid w:val="00F824EF"/>
    <w:rsid w:val="00F83784"/>
    <w:rsid w:val="00F84C47"/>
    <w:rsid w:val="00F85AB2"/>
    <w:rsid w:val="00F85BCD"/>
    <w:rsid w:val="00F908F8"/>
    <w:rsid w:val="00F90F16"/>
    <w:rsid w:val="00F91564"/>
    <w:rsid w:val="00F918F1"/>
    <w:rsid w:val="00F93557"/>
    <w:rsid w:val="00F936FB"/>
    <w:rsid w:val="00F9487F"/>
    <w:rsid w:val="00F94F85"/>
    <w:rsid w:val="00F96CD1"/>
    <w:rsid w:val="00F976D3"/>
    <w:rsid w:val="00FA295A"/>
    <w:rsid w:val="00FA3A68"/>
    <w:rsid w:val="00FA5BE6"/>
    <w:rsid w:val="00FA6704"/>
    <w:rsid w:val="00FA7861"/>
    <w:rsid w:val="00FB007E"/>
    <w:rsid w:val="00FB02F9"/>
    <w:rsid w:val="00FB0E54"/>
    <w:rsid w:val="00FB162C"/>
    <w:rsid w:val="00FB193C"/>
    <w:rsid w:val="00FB2606"/>
    <w:rsid w:val="00FB3725"/>
    <w:rsid w:val="00FB45F0"/>
    <w:rsid w:val="00FB47DD"/>
    <w:rsid w:val="00FB6A03"/>
    <w:rsid w:val="00FB7437"/>
    <w:rsid w:val="00FB7520"/>
    <w:rsid w:val="00FB76D3"/>
    <w:rsid w:val="00FB7B05"/>
    <w:rsid w:val="00FC0A10"/>
    <w:rsid w:val="00FC1433"/>
    <w:rsid w:val="00FC2165"/>
    <w:rsid w:val="00FC25A1"/>
    <w:rsid w:val="00FC3EC9"/>
    <w:rsid w:val="00FC62AB"/>
    <w:rsid w:val="00FD131D"/>
    <w:rsid w:val="00FD263C"/>
    <w:rsid w:val="00FD2778"/>
    <w:rsid w:val="00FD2E11"/>
    <w:rsid w:val="00FD4835"/>
    <w:rsid w:val="00FD54C4"/>
    <w:rsid w:val="00FD5C5F"/>
    <w:rsid w:val="00FD5EA0"/>
    <w:rsid w:val="00FD6019"/>
    <w:rsid w:val="00FD659B"/>
    <w:rsid w:val="00FD75CB"/>
    <w:rsid w:val="00FE07C6"/>
    <w:rsid w:val="00FE1E18"/>
    <w:rsid w:val="00FE2C63"/>
    <w:rsid w:val="00FE3A23"/>
    <w:rsid w:val="00FE642E"/>
    <w:rsid w:val="00FF14F6"/>
    <w:rsid w:val="00FF213F"/>
    <w:rsid w:val="00FF273A"/>
    <w:rsid w:val="00FF3DD6"/>
    <w:rsid w:val="00FF4353"/>
    <w:rsid w:val="00FF4382"/>
    <w:rsid w:val="00FF5247"/>
    <w:rsid w:val="00FF5E40"/>
    <w:rsid w:val="00FF6689"/>
    <w:rsid w:val="010EA76D"/>
    <w:rsid w:val="012B9263"/>
    <w:rsid w:val="017A9CF9"/>
    <w:rsid w:val="0188192A"/>
    <w:rsid w:val="01A537F5"/>
    <w:rsid w:val="01C05ABE"/>
    <w:rsid w:val="022F08ED"/>
    <w:rsid w:val="02883606"/>
    <w:rsid w:val="02E1D8F7"/>
    <w:rsid w:val="02EB40D8"/>
    <w:rsid w:val="02F6FEB0"/>
    <w:rsid w:val="03591523"/>
    <w:rsid w:val="0362FC52"/>
    <w:rsid w:val="0368188D"/>
    <w:rsid w:val="03700FFA"/>
    <w:rsid w:val="0398B9D5"/>
    <w:rsid w:val="03C6684E"/>
    <w:rsid w:val="03E4F0D4"/>
    <w:rsid w:val="0449B0D2"/>
    <w:rsid w:val="044A0AC8"/>
    <w:rsid w:val="04650DDB"/>
    <w:rsid w:val="049AE9C6"/>
    <w:rsid w:val="04BF2274"/>
    <w:rsid w:val="04C6AA58"/>
    <w:rsid w:val="0516028D"/>
    <w:rsid w:val="05B51076"/>
    <w:rsid w:val="06329FB5"/>
    <w:rsid w:val="06462783"/>
    <w:rsid w:val="0680969E"/>
    <w:rsid w:val="06BCD38B"/>
    <w:rsid w:val="07EE767A"/>
    <w:rsid w:val="080FB3DF"/>
    <w:rsid w:val="08382C58"/>
    <w:rsid w:val="08EB1309"/>
    <w:rsid w:val="0916C6A0"/>
    <w:rsid w:val="091AB2A6"/>
    <w:rsid w:val="09659615"/>
    <w:rsid w:val="09E4435B"/>
    <w:rsid w:val="09FE589C"/>
    <w:rsid w:val="0A644583"/>
    <w:rsid w:val="0A9055E9"/>
    <w:rsid w:val="0A996EA4"/>
    <w:rsid w:val="0B69CF32"/>
    <w:rsid w:val="0C3232D2"/>
    <w:rsid w:val="0C32F283"/>
    <w:rsid w:val="0C3E1C67"/>
    <w:rsid w:val="0C526DD3"/>
    <w:rsid w:val="0C57A870"/>
    <w:rsid w:val="0CE91E32"/>
    <w:rsid w:val="0CEFD822"/>
    <w:rsid w:val="0D1A81A1"/>
    <w:rsid w:val="0D1BB79D"/>
    <w:rsid w:val="0D328563"/>
    <w:rsid w:val="0D36816B"/>
    <w:rsid w:val="0D7D0B10"/>
    <w:rsid w:val="0D93F3F2"/>
    <w:rsid w:val="0DAF3609"/>
    <w:rsid w:val="0DBA2E0E"/>
    <w:rsid w:val="0DF09318"/>
    <w:rsid w:val="0E1858A2"/>
    <w:rsid w:val="0E3CFEA1"/>
    <w:rsid w:val="0E8A40D0"/>
    <w:rsid w:val="0E8C878B"/>
    <w:rsid w:val="0E9046A2"/>
    <w:rsid w:val="0EB787FE"/>
    <w:rsid w:val="0ED10A6A"/>
    <w:rsid w:val="0EE0EF13"/>
    <w:rsid w:val="0F60278E"/>
    <w:rsid w:val="0F61E709"/>
    <w:rsid w:val="0F72C380"/>
    <w:rsid w:val="0F7B28A2"/>
    <w:rsid w:val="0F7F6B76"/>
    <w:rsid w:val="0FE50BE9"/>
    <w:rsid w:val="100B5638"/>
    <w:rsid w:val="1053585F"/>
    <w:rsid w:val="1094DDF8"/>
    <w:rsid w:val="10C50EB7"/>
    <w:rsid w:val="111ABB0C"/>
    <w:rsid w:val="113E376E"/>
    <w:rsid w:val="117A557F"/>
    <w:rsid w:val="118BA9EC"/>
    <w:rsid w:val="119CE871"/>
    <w:rsid w:val="11AFAA9C"/>
    <w:rsid w:val="11C7E764"/>
    <w:rsid w:val="1201CDBD"/>
    <w:rsid w:val="12450077"/>
    <w:rsid w:val="126BF2D1"/>
    <w:rsid w:val="12E5F82B"/>
    <w:rsid w:val="13A16D5A"/>
    <w:rsid w:val="13D02DA9"/>
    <w:rsid w:val="13DB5D28"/>
    <w:rsid w:val="14599442"/>
    <w:rsid w:val="14677938"/>
    <w:rsid w:val="146A4926"/>
    <w:rsid w:val="14924888"/>
    <w:rsid w:val="14FAEA07"/>
    <w:rsid w:val="157829A8"/>
    <w:rsid w:val="15BD2097"/>
    <w:rsid w:val="15D4744D"/>
    <w:rsid w:val="15F7F44F"/>
    <w:rsid w:val="16061987"/>
    <w:rsid w:val="161666C3"/>
    <w:rsid w:val="16336B26"/>
    <w:rsid w:val="164322F0"/>
    <w:rsid w:val="164975F2"/>
    <w:rsid w:val="16B58DB1"/>
    <w:rsid w:val="174382B6"/>
    <w:rsid w:val="1751B2C0"/>
    <w:rsid w:val="17DEF351"/>
    <w:rsid w:val="17E7C6CB"/>
    <w:rsid w:val="18624F78"/>
    <w:rsid w:val="18720FF4"/>
    <w:rsid w:val="1887C516"/>
    <w:rsid w:val="18B03AA4"/>
    <w:rsid w:val="18B441FB"/>
    <w:rsid w:val="18ED8321"/>
    <w:rsid w:val="1904A602"/>
    <w:rsid w:val="1938BC29"/>
    <w:rsid w:val="197A8AEF"/>
    <w:rsid w:val="1A00601F"/>
    <w:rsid w:val="1A290750"/>
    <w:rsid w:val="1A754C66"/>
    <w:rsid w:val="1A7C8AE8"/>
    <w:rsid w:val="1AE15FED"/>
    <w:rsid w:val="1BEBE2BD"/>
    <w:rsid w:val="1C1CFB2E"/>
    <w:rsid w:val="1C44C621"/>
    <w:rsid w:val="1C694A38"/>
    <w:rsid w:val="1C7D41A4"/>
    <w:rsid w:val="1CEC46BC"/>
    <w:rsid w:val="1D1E2BD5"/>
    <w:rsid w:val="1D2C58BA"/>
    <w:rsid w:val="1D41AC89"/>
    <w:rsid w:val="1D5F036A"/>
    <w:rsid w:val="1D929F99"/>
    <w:rsid w:val="1D9EC77C"/>
    <w:rsid w:val="1DABC7F6"/>
    <w:rsid w:val="1DAE1A2D"/>
    <w:rsid w:val="1EB05221"/>
    <w:rsid w:val="1EEBC602"/>
    <w:rsid w:val="1F25A24B"/>
    <w:rsid w:val="1F59945B"/>
    <w:rsid w:val="1F65E93D"/>
    <w:rsid w:val="1FD763A7"/>
    <w:rsid w:val="208BEAA5"/>
    <w:rsid w:val="20A0BEC0"/>
    <w:rsid w:val="20CA405B"/>
    <w:rsid w:val="21579ECC"/>
    <w:rsid w:val="2207B763"/>
    <w:rsid w:val="22194C30"/>
    <w:rsid w:val="22397F0F"/>
    <w:rsid w:val="224D77A0"/>
    <w:rsid w:val="22B407A5"/>
    <w:rsid w:val="23160BB0"/>
    <w:rsid w:val="234DD887"/>
    <w:rsid w:val="23614663"/>
    <w:rsid w:val="23916F5A"/>
    <w:rsid w:val="23A61519"/>
    <w:rsid w:val="2401E11D"/>
    <w:rsid w:val="241B097A"/>
    <w:rsid w:val="244882F3"/>
    <w:rsid w:val="2473273B"/>
    <w:rsid w:val="2491556F"/>
    <w:rsid w:val="24CCB300"/>
    <w:rsid w:val="25B6D9DB"/>
    <w:rsid w:val="25BF2340"/>
    <w:rsid w:val="25E29D0E"/>
    <w:rsid w:val="25FF182D"/>
    <w:rsid w:val="26008D0B"/>
    <w:rsid w:val="262285BB"/>
    <w:rsid w:val="26379468"/>
    <w:rsid w:val="265590C6"/>
    <w:rsid w:val="265936F0"/>
    <w:rsid w:val="26C20029"/>
    <w:rsid w:val="26C2E30C"/>
    <w:rsid w:val="278E6D1E"/>
    <w:rsid w:val="27994FBD"/>
    <w:rsid w:val="288FD537"/>
    <w:rsid w:val="2896341D"/>
    <w:rsid w:val="28C7357B"/>
    <w:rsid w:val="28CC0D87"/>
    <w:rsid w:val="29033562"/>
    <w:rsid w:val="291D3E87"/>
    <w:rsid w:val="29234929"/>
    <w:rsid w:val="29788FB9"/>
    <w:rsid w:val="29933F6A"/>
    <w:rsid w:val="29C599C1"/>
    <w:rsid w:val="2A45AD14"/>
    <w:rsid w:val="2A63522C"/>
    <w:rsid w:val="2A9C0672"/>
    <w:rsid w:val="2AD09670"/>
    <w:rsid w:val="2AD3FF13"/>
    <w:rsid w:val="2B23A108"/>
    <w:rsid w:val="2B45E4E0"/>
    <w:rsid w:val="2B79D3B0"/>
    <w:rsid w:val="2BA050CE"/>
    <w:rsid w:val="2C09F40D"/>
    <w:rsid w:val="2C348917"/>
    <w:rsid w:val="2C3D2910"/>
    <w:rsid w:val="2C8551C5"/>
    <w:rsid w:val="2C9794FE"/>
    <w:rsid w:val="2CC24FA4"/>
    <w:rsid w:val="2D20AC50"/>
    <w:rsid w:val="2DDF8A52"/>
    <w:rsid w:val="2DE2842B"/>
    <w:rsid w:val="2E074BBB"/>
    <w:rsid w:val="2E215F8F"/>
    <w:rsid w:val="2E5B41CA"/>
    <w:rsid w:val="2EE25771"/>
    <w:rsid w:val="2EF66A7F"/>
    <w:rsid w:val="2EFFBCBE"/>
    <w:rsid w:val="2F335B4E"/>
    <w:rsid w:val="2F7772AB"/>
    <w:rsid w:val="2F8448D9"/>
    <w:rsid w:val="2F90326E"/>
    <w:rsid w:val="2F9F1652"/>
    <w:rsid w:val="2FA9BE77"/>
    <w:rsid w:val="30E6C837"/>
    <w:rsid w:val="3132FAA8"/>
    <w:rsid w:val="31E9B1BC"/>
    <w:rsid w:val="32214DC6"/>
    <w:rsid w:val="324DD42F"/>
    <w:rsid w:val="328244C9"/>
    <w:rsid w:val="32B37ED4"/>
    <w:rsid w:val="32DEDE3D"/>
    <w:rsid w:val="3385AEFC"/>
    <w:rsid w:val="33F4EF8A"/>
    <w:rsid w:val="33FBDD95"/>
    <w:rsid w:val="3460D672"/>
    <w:rsid w:val="351499A9"/>
    <w:rsid w:val="3539B599"/>
    <w:rsid w:val="356EA367"/>
    <w:rsid w:val="3585DF7B"/>
    <w:rsid w:val="35BEE6DD"/>
    <w:rsid w:val="364BC5E6"/>
    <w:rsid w:val="36CC0D1D"/>
    <w:rsid w:val="371E7B16"/>
    <w:rsid w:val="377861BF"/>
    <w:rsid w:val="37BAB938"/>
    <w:rsid w:val="3845AEA6"/>
    <w:rsid w:val="385F9C88"/>
    <w:rsid w:val="38751C7A"/>
    <w:rsid w:val="38BE5D4B"/>
    <w:rsid w:val="38BFC2CF"/>
    <w:rsid w:val="38CE0A98"/>
    <w:rsid w:val="38D2DCEE"/>
    <w:rsid w:val="38FD17FF"/>
    <w:rsid w:val="390F369E"/>
    <w:rsid w:val="399B8BF9"/>
    <w:rsid w:val="39AB1860"/>
    <w:rsid w:val="3A000439"/>
    <w:rsid w:val="3A8F33F1"/>
    <w:rsid w:val="3AA0EA79"/>
    <w:rsid w:val="3AB0FB4C"/>
    <w:rsid w:val="3AFEB3A7"/>
    <w:rsid w:val="3B31AC9E"/>
    <w:rsid w:val="3B380D0E"/>
    <w:rsid w:val="3B39C4D2"/>
    <w:rsid w:val="3B3D5CCC"/>
    <w:rsid w:val="3B9C7204"/>
    <w:rsid w:val="3BC51769"/>
    <w:rsid w:val="3C4714C9"/>
    <w:rsid w:val="3C56BC09"/>
    <w:rsid w:val="3C99BDB2"/>
    <w:rsid w:val="3D5A327F"/>
    <w:rsid w:val="3D7FAE48"/>
    <w:rsid w:val="3E09AF39"/>
    <w:rsid w:val="3E227E49"/>
    <w:rsid w:val="3EB3E7A3"/>
    <w:rsid w:val="3EFCB82B"/>
    <w:rsid w:val="3F44F4ED"/>
    <w:rsid w:val="3FCAEFA2"/>
    <w:rsid w:val="40144E9A"/>
    <w:rsid w:val="40317AF3"/>
    <w:rsid w:val="403B57CF"/>
    <w:rsid w:val="404E7A81"/>
    <w:rsid w:val="406D1016"/>
    <w:rsid w:val="40CE0719"/>
    <w:rsid w:val="40F8D4E6"/>
    <w:rsid w:val="413A3913"/>
    <w:rsid w:val="41539346"/>
    <w:rsid w:val="41A92E8F"/>
    <w:rsid w:val="41E64290"/>
    <w:rsid w:val="42086CD3"/>
    <w:rsid w:val="425CF1C6"/>
    <w:rsid w:val="4344D6B7"/>
    <w:rsid w:val="439B1002"/>
    <w:rsid w:val="43A80BEC"/>
    <w:rsid w:val="43ADFF24"/>
    <w:rsid w:val="43C01974"/>
    <w:rsid w:val="44305244"/>
    <w:rsid w:val="44428DFB"/>
    <w:rsid w:val="4444A753"/>
    <w:rsid w:val="44481CBD"/>
    <w:rsid w:val="44516B79"/>
    <w:rsid w:val="446F82E2"/>
    <w:rsid w:val="4492B1EC"/>
    <w:rsid w:val="44A97FC0"/>
    <w:rsid w:val="44EC9BF5"/>
    <w:rsid w:val="45E05503"/>
    <w:rsid w:val="45F527F5"/>
    <w:rsid w:val="46B92589"/>
    <w:rsid w:val="46C5D17C"/>
    <w:rsid w:val="46D34091"/>
    <w:rsid w:val="46DBDDF6"/>
    <w:rsid w:val="478D5345"/>
    <w:rsid w:val="47ABFB0F"/>
    <w:rsid w:val="47C53D42"/>
    <w:rsid w:val="47D36585"/>
    <w:rsid w:val="47E614C1"/>
    <w:rsid w:val="48027A45"/>
    <w:rsid w:val="48196C32"/>
    <w:rsid w:val="48243CB7"/>
    <w:rsid w:val="482C4538"/>
    <w:rsid w:val="48470BC4"/>
    <w:rsid w:val="48C68B0A"/>
    <w:rsid w:val="49015286"/>
    <w:rsid w:val="49672A29"/>
    <w:rsid w:val="4A3A6EB1"/>
    <w:rsid w:val="4A4D113B"/>
    <w:rsid w:val="4AD8271C"/>
    <w:rsid w:val="4AE5565F"/>
    <w:rsid w:val="4AFD0C2F"/>
    <w:rsid w:val="4BA5E88C"/>
    <w:rsid w:val="4BAB1290"/>
    <w:rsid w:val="4BB6F03A"/>
    <w:rsid w:val="4BD28759"/>
    <w:rsid w:val="4BE1EB3E"/>
    <w:rsid w:val="4C1F495F"/>
    <w:rsid w:val="4C291DC6"/>
    <w:rsid w:val="4C52B68A"/>
    <w:rsid w:val="4CA952BF"/>
    <w:rsid w:val="4CC6B6AA"/>
    <w:rsid w:val="4CE55571"/>
    <w:rsid w:val="4CF37088"/>
    <w:rsid w:val="4D17AFC8"/>
    <w:rsid w:val="4D1C49A5"/>
    <w:rsid w:val="4D28747E"/>
    <w:rsid w:val="4D63ADFE"/>
    <w:rsid w:val="4DB52727"/>
    <w:rsid w:val="4DC69423"/>
    <w:rsid w:val="4E32B959"/>
    <w:rsid w:val="4E34ACF1"/>
    <w:rsid w:val="4E6ACE87"/>
    <w:rsid w:val="4E74E91B"/>
    <w:rsid w:val="4E7F923B"/>
    <w:rsid w:val="4E937E3B"/>
    <w:rsid w:val="4EB7FCAB"/>
    <w:rsid w:val="4ED0BB70"/>
    <w:rsid w:val="4ED2055B"/>
    <w:rsid w:val="4EFF7E5F"/>
    <w:rsid w:val="4F69FCC5"/>
    <w:rsid w:val="4F8F3F17"/>
    <w:rsid w:val="4FA3F7C1"/>
    <w:rsid w:val="4FA549E3"/>
    <w:rsid w:val="4FD767CC"/>
    <w:rsid w:val="4FEF6FC4"/>
    <w:rsid w:val="5009C223"/>
    <w:rsid w:val="501416FA"/>
    <w:rsid w:val="506C8BD1"/>
    <w:rsid w:val="50B33152"/>
    <w:rsid w:val="518BF646"/>
    <w:rsid w:val="51AC89DD"/>
    <w:rsid w:val="51B534FC"/>
    <w:rsid w:val="51BFB0AE"/>
    <w:rsid w:val="51C24223"/>
    <w:rsid w:val="51E39907"/>
    <w:rsid w:val="525444F3"/>
    <w:rsid w:val="5302ED23"/>
    <w:rsid w:val="5311A9C9"/>
    <w:rsid w:val="532F3832"/>
    <w:rsid w:val="5367D4A2"/>
    <w:rsid w:val="53833E68"/>
    <w:rsid w:val="53DD993E"/>
    <w:rsid w:val="53E5C067"/>
    <w:rsid w:val="545E40EC"/>
    <w:rsid w:val="549EBD84"/>
    <w:rsid w:val="54D5AB62"/>
    <w:rsid w:val="54DA100B"/>
    <w:rsid w:val="54E42A9F"/>
    <w:rsid w:val="551AA251"/>
    <w:rsid w:val="5526D497"/>
    <w:rsid w:val="55769593"/>
    <w:rsid w:val="55F7D254"/>
    <w:rsid w:val="561A6208"/>
    <w:rsid w:val="5639F6E2"/>
    <w:rsid w:val="563A8DE5"/>
    <w:rsid w:val="56C3C00E"/>
    <w:rsid w:val="56DBCD55"/>
    <w:rsid w:val="57506C77"/>
    <w:rsid w:val="57618358"/>
    <w:rsid w:val="57F1D325"/>
    <w:rsid w:val="58096951"/>
    <w:rsid w:val="583CCB5A"/>
    <w:rsid w:val="5853D6AA"/>
    <w:rsid w:val="5866AFB0"/>
    <w:rsid w:val="58CEE328"/>
    <w:rsid w:val="595C9DB2"/>
    <w:rsid w:val="59A9BE95"/>
    <w:rsid w:val="5A067C20"/>
    <w:rsid w:val="5A776ADA"/>
    <w:rsid w:val="5A7F8936"/>
    <w:rsid w:val="5B45E905"/>
    <w:rsid w:val="5B8F8DD8"/>
    <w:rsid w:val="5B90758C"/>
    <w:rsid w:val="5BCF82C6"/>
    <w:rsid w:val="5BFB7A31"/>
    <w:rsid w:val="5D1FBFE9"/>
    <w:rsid w:val="5D60BA61"/>
    <w:rsid w:val="5D66B508"/>
    <w:rsid w:val="5D7B0A3E"/>
    <w:rsid w:val="5E031153"/>
    <w:rsid w:val="5E2886F1"/>
    <w:rsid w:val="5E360322"/>
    <w:rsid w:val="5E601AEB"/>
    <w:rsid w:val="5E7CBA92"/>
    <w:rsid w:val="5EB1A6D3"/>
    <w:rsid w:val="5F067B86"/>
    <w:rsid w:val="5F992AD0"/>
    <w:rsid w:val="5FE1702B"/>
    <w:rsid w:val="603D174F"/>
    <w:rsid w:val="609E55CA"/>
    <w:rsid w:val="60B16647"/>
    <w:rsid w:val="60F523AE"/>
    <w:rsid w:val="613ABCAD"/>
    <w:rsid w:val="620054D9"/>
    <w:rsid w:val="62088A8A"/>
    <w:rsid w:val="623EC44A"/>
    <w:rsid w:val="623F52A6"/>
    <w:rsid w:val="636AADB7"/>
    <w:rsid w:val="63874CAA"/>
    <w:rsid w:val="63BF261D"/>
    <w:rsid w:val="63D264C5"/>
    <w:rsid w:val="63D5F68C"/>
    <w:rsid w:val="63D85912"/>
    <w:rsid w:val="64157B90"/>
    <w:rsid w:val="64201D20"/>
    <w:rsid w:val="642B3D1C"/>
    <w:rsid w:val="6447973F"/>
    <w:rsid w:val="65231D0B"/>
    <w:rsid w:val="6571C6ED"/>
    <w:rsid w:val="6594ACD5"/>
    <w:rsid w:val="6598FD01"/>
    <w:rsid w:val="65B39F47"/>
    <w:rsid w:val="65E33C9F"/>
    <w:rsid w:val="6630BB54"/>
    <w:rsid w:val="6649AA8F"/>
    <w:rsid w:val="66B0C7CE"/>
    <w:rsid w:val="66B3EEC5"/>
    <w:rsid w:val="67122F7B"/>
    <w:rsid w:val="674F6FA8"/>
    <w:rsid w:val="67CD14AC"/>
    <w:rsid w:val="6803D603"/>
    <w:rsid w:val="685871D1"/>
    <w:rsid w:val="6881CBA8"/>
    <w:rsid w:val="6886450C"/>
    <w:rsid w:val="68A8BB7D"/>
    <w:rsid w:val="68E01CCA"/>
    <w:rsid w:val="6904D07C"/>
    <w:rsid w:val="6913500E"/>
    <w:rsid w:val="694C34C4"/>
    <w:rsid w:val="6950EC6A"/>
    <w:rsid w:val="6971928C"/>
    <w:rsid w:val="6A399498"/>
    <w:rsid w:val="6A49FE68"/>
    <w:rsid w:val="6A51C3B5"/>
    <w:rsid w:val="6A9E3F8E"/>
    <w:rsid w:val="6AC494BE"/>
    <w:rsid w:val="6B0C6826"/>
    <w:rsid w:val="6B1FD2A6"/>
    <w:rsid w:val="6B6B8239"/>
    <w:rsid w:val="6B7CFC43"/>
    <w:rsid w:val="6B80537D"/>
    <w:rsid w:val="6B90605F"/>
    <w:rsid w:val="6B949A87"/>
    <w:rsid w:val="6B964473"/>
    <w:rsid w:val="6C03EE59"/>
    <w:rsid w:val="6C1662B8"/>
    <w:rsid w:val="6C7210F9"/>
    <w:rsid w:val="6C8EA55E"/>
    <w:rsid w:val="6C9C00C9"/>
    <w:rsid w:val="6C9E135F"/>
    <w:rsid w:val="6CEF6F92"/>
    <w:rsid w:val="6D60EB55"/>
    <w:rsid w:val="6D670F1A"/>
    <w:rsid w:val="6D81361C"/>
    <w:rsid w:val="6D896477"/>
    <w:rsid w:val="6DB602A8"/>
    <w:rsid w:val="6DBCAA63"/>
    <w:rsid w:val="6DC6D8D8"/>
    <w:rsid w:val="6DFA88AD"/>
    <w:rsid w:val="6E5D3C0C"/>
    <w:rsid w:val="6E5D9494"/>
    <w:rsid w:val="6EA02D3E"/>
    <w:rsid w:val="6ECE1806"/>
    <w:rsid w:val="6F1B2038"/>
    <w:rsid w:val="6F2534D8"/>
    <w:rsid w:val="6F7BCB45"/>
    <w:rsid w:val="6FB64B49"/>
    <w:rsid w:val="6FFB68C6"/>
    <w:rsid w:val="701A5DE7"/>
    <w:rsid w:val="702533E3"/>
    <w:rsid w:val="70A1DD27"/>
    <w:rsid w:val="70F3B3AD"/>
    <w:rsid w:val="71077E3A"/>
    <w:rsid w:val="71190112"/>
    <w:rsid w:val="716FE866"/>
    <w:rsid w:val="71918FEC"/>
    <w:rsid w:val="71C2ECBB"/>
    <w:rsid w:val="721BA3BA"/>
    <w:rsid w:val="721D6286"/>
    <w:rsid w:val="724AF432"/>
    <w:rsid w:val="7280B0B4"/>
    <w:rsid w:val="7297BCA6"/>
    <w:rsid w:val="72E1551E"/>
    <w:rsid w:val="73070988"/>
    <w:rsid w:val="732AE48B"/>
    <w:rsid w:val="738C69BE"/>
    <w:rsid w:val="73FF6396"/>
    <w:rsid w:val="74139541"/>
    <w:rsid w:val="7436140B"/>
    <w:rsid w:val="75166D84"/>
    <w:rsid w:val="75887C3D"/>
    <w:rsid w:val="759344DA"/>
    <w:rsid w:val="762874E7"/>
    <w:rsid w:val="76391941"/>
    <w:rsid w:val="764DEA85"/>
    <w:rsid w:val="76D81126"/>
    <w:rsid w:val="76DCFEBC"/>
    <w:rsid w:val="76E03528"/>
    <w:rsid w:val="77AD5FD0"/>
    <w:rsid w:val="77F01FA1"/>
    <w:rsid w:val="7800D170"/>
    <w:rsid w:val="78539C3E"/>
    <w:rsid w:val="785D5AC4"/>
    <w:rsid w:val="787C0589"/>
    <w:rsid w:val="78A4B0F9"/>
    <w:rsid w:val="78F41F26"/>
    <w:rsid w:val="79972BC0"/>
    <w:rsid w:val="79CC15CD"/>
    <w:rsid w:val="7A429C20"/>
    <w:rsid w:val="7A463050"/>
    <w:rsid w:val="7A7BCFEE"/>
    <w:rsid w:val="7A9AE105"/>
    <w:rsid w:val="7AB50320"/>
    <w:rsid w:val="7AEA514D"/>
    <w:rsid w:val="7AEB8FE6"/>
    <w:rsid w:val="7B0A07A4"/>
    <w:rsid w:val="7B8210CC"/>
    <w:rsid w:val="7B9E39EC"/>
    <w:rsid w:val="7BB3A64B"/>
    <w:rsid w:val="7BB8C5B7"/>
    <w:rsid w:val="7C405E5A"/>
    <w:rsid w:val="7C4125F0"/>
    <w:rsid w:val="7C9EDA1A"/>
    <w:rsid w:val="7CB19501"/>
    <w:rsid w:val="7CCBBC2F"/>
    <w:rsid w:val="7CFC6C14"/>
    <w:rsid w:val="7D5904BF"/>
    <w:rsid w:val="7D5FAACC"/>
    <w:rsid w:val="7D9494D9"/>
    <w:rsid w:val="7DC589C4"/>
    <w:rsid w:val="7DD281C7"/>
    <w:rsid w:val="7E3427E9"/>
    <w:rsid w:val="7E3AD816"/>
    <w:rsid w:val="7E40B62C"/>
    <w:rsid w:val="7E5BFC5A"/>
    <w:rsid w:val="7E888A9D"/>
    <w:rsid w:val="7E88A178"/>
    <w:rsid w:val="7EA47486"/>
    <w:rsid w:val="7EEA4C99"/>
    <w:rsid w:val="7F917F18"/>
    <w:rsid w:val="7FAD08BD"/>
    <w:rsid w:val="7FB16A6E"/>
    <w:rsid w:val="7FCA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2A469"/>
  <w15:docId w15:val="{8C0D9A56-787E-4EB8-BB1A-663846A2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C21"/>
    <w:pPr>
      <w:spacing w:after="24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5B09A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E431FB"/>
    <w:pPr>
      <w:keepNext/>
      <w:keepLines/>
      <w:spacing w:before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link w:val="1EinrckungZchn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1"/>
    <w:unhideWhenUsed/>
    <w:qFormat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5B09AC"/>
    <w:rPr>
      <w:rFonts w:ascii="Arial" w:eastAsiaTheme="majorEastAsia" w:hAnsi="Arial" w:cstheme="majorBidi"/>
      <w:b/>
      <w:bCs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E431FB"/>
    <w:rPr>
      <w:rFonts w:ascii="Arial" w:eastAsiaTheme="majorEastAsia" w:hAnsi="Arial" w:cstheme="majorBidi"/>
      <w:b/>
      <w:bCs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ListParagraph">
    <w:name w:val="List Paragraph"/>
    <w:aliases w:val="Ha,References,Bullet Points,Indent Paragraph,Liste Paragraf,Listenabsatz1,Bullet List Paragraph,List Paragraph1,Level 1 Bullet,lp1,Dot pt,F5 List Paragraph,No Spacing1,List Paragraph Char Char Char,Indicator Text,Numbered Para 1,Bullet 1"/>
    <w:basedOn w:val="Normal"/>
    <w:link w:val="ListParagraphChar"/>
    <w:uiPriority w:val="34"/>
    <w:qFormat/>
    <w:rsid w:val="00AD4D4A"/>
    <w:pPr>
      <w:ind w:left="720"/>
      <w:contextualSpacing/>
    </w:pPr>
  </w:style>
  <w:style w:type="paragraph" w:customStyle="1" w:styleId="ZulschenderText">
    <w:name w:val="Zu löschender Text"/>
    <w:basedOn w:val="Normal"/>
    <w:link w:val="ZulschenderTextZchn"/>
    <w:qFormat/>
    <w:rsid w:val="00CB1034"/>
    <w:rPr>
      <w:i/>
      <w:color w:val="E36C0A"/>
    </w:rPr>
  </w:style>
  <w:style w:type="paragraph" w:styleId="TOC2">
    <w:name w:val="toc 2"/>
    <w:basedOn w:val="Normal"/>
    <w:next w:val="Normal"/>
    <w:autoRedefine/>
    <w:uiPriority w:val="39"/>
    <w:unhideWhenUsed/>
    <w:rsid w:val="00C65AD4"/>
    <w:pPr>
      <w:tabs>
        <w:tab w:val="left" w:pos="1134"/>
        <w:tab w:val="right" w:leader="dot" w:pos="9061"/>
      </w:tabs>
      <w:spacing w:after="0"/>
      <w:ind w:left="1134" w:hanging="567"/>
    </w:pPr>
  </w:style>
  <w:style w:type="character" w:customStyle="1" w:styleId="ZulschenderTextZchn">
    <w:name w:val="Zu löschender Text Zchn"/>
    <w:basedOn w:val="DefaultParagraphFont"/>
    <w:link w:val="ZulschenderText"/>
    <w:rsid w:val="00CB1034"/>
    <w:rPr>
      <w:rFonts w:ascii="Arial" w:hAnsi="Arial"/>
      <w:i/>
      <w:color w:val="E36C0A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FA7861"/>
    <w:pPr>
      <w:tabs>
        <w:tab w:val="left" w:pos="567"/>
        <w:tab w:val="right" w:leader="dot" w:pos="9061"/>
      </w:tabs>
      <w:spacing w:before="240" w:after="0"/>
      <w:ind w:left="567" w:hanging="567"/>
    </w:pPr>
    <w:rPr>
      <w:bCs/>
    </w:rPr>
  </w:style>
  <w:style w:type="character" w:styleId="Hyperlink">
    <w:name w:val="Hyperlink"/>
    <w:basedOn w:val="DefaultParagraphFont"/>
    <w:uiPriority w:val="99"/>
    <w:unhideWhenUsed/>
    <w:rsid w:val="00B6676B"/>
    <w:rPr>
      <w:color w:val="0563C1" w:themeColor="hyperlink"/>
      <w:u w:val="single"/>
    </w:rPr>
  </w:style>
  <w:style w:type="paragraph" w:customStyle="1" w:styleId="ZwischenberschriftohneAbstand">
    <w:name w:val="Zwischenüberschrift ohne Abstand"/>
    <w:basedOn w:val="Normal"/>
    <w:next w:val="Normal"/>
    <w:link w:val="ZwischenberschriftohneAbstandZchn"/>
    <w:qFormat/>
    <w:rsid w:val="0030370B"/>
    <w:pPr>
      <w:keepNext/>
      <w:spacing w:after="0"/>
    </w:pPr>
  </w:style>
  <w:style w:type="paragraph" w:customStyle="1" w:styleId="ZwischenberschriftmitAbstand">
    <w:name w:val="Zwischenüberschrift mit Abstand"/>
    <w:basedOn w:val="Normal"/>
    <w:next w:val="Normal"/>
    <w:link w:val="ZwischenberschriftmitAbstandZchn"/>
    <w:qFormat/>
    <w:rsid w:val="00B70158"/>
    <w:pPr>
      <w:keepNext/>
    </w:pPr>
  </w:style>
  <w:style w:type="character" w:customStyle="1" w:styleId="ZwischenberschriftohneAbstandZchn">
    <w:name w:val="Zwischenüberschrift ohne Abstand Zchn"/>
    <w:basedOn w:val="DefaultParagraphFont"/>
    <w:link w:val="ZwischenberschriftohneAbstand"/>
    <w:rsid w:val="0030370B"/>
    <w:rPr>
      <w:rFonts w:ascii="Arial" w:hAnsi="Arial"/>
      <w:lang w:eastAsia="en-US"/>
    </w:rPr>
  </w:style>
  <w:style w:type="character" w:customStyle="1" w:styleId="ZwischenberschriftmitAbstandZchn">
    <w:name w:val="Zwischenüberschrift mit Abstand Zchn"/>
    <w:basedOn w:val="DefaultParagraphFont"/>
    <w:link w:val="ZwischenberschriftmitAbstand"/>
    <w:rsid w:val="00B70158"/>
    <w:rPr>
      <w:rFonts w:ascii="Arial" w:hAnsi="Arial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9640D"/>
    <w:pPr>
      <w:spacing w:after="1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9640D"/>
    <w:pPr>
      <w:spacing w:after="100"/>
    </w:p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5936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936"/>
    <w:rPr>
      <w:rFonts w:ascii="Arial" w:hAnsi="Arial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271C9"/>
    <w:pPr>
      <w:spacing w:after="0" w:line="240" w:lineRule="auto"/>
    </w:pPr>
    <w:rPr>
      <w:rFonts w:ascii="Arial" w:hAnsi="Arial"/>
      <w:lang w:eastAsia="en-US"/>
    </w:rPr>
  </w:style>
  <w:style w:type="paragraph" w:customStyle="1" w:styleId="Default">
    <w:name w:val="Default"/>
    <w:rsid w:val="00354A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A43F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A43F0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2A43F0"/>
  </w:style>
  <w:style w:type="paragraph" w:styleId="NormalWeb">
    <w:name w:val="Normal (Web)"/>
    <w:basedOn w:val="Normal"/>
    <w:uiPriority w:val="99"/>
    <w:semiHidden/>
    <w:unhideWhenUsed/>
    <w:rsid w:val="002A43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1E144E"/>
    <w:rPr>
      <w:color w:val="808080"/>
    </w:rPr>
  </w:style>
  <w:style w:type="character" w:customStyle="1" w:styleId="ListParagraphChar">
    <w:name w:val="List Paragraph Char"/>
    <w:aliases w:val="Ha Char,References Char,Bullet Points Char,Indent Paragraph Char,Liste Paragraf Char,Listenabsatz1 Char,Bullet List Paragraph Char,List Paragraph1 Char,Level 1 Bullet Char,lp1 Char,Dot pt Char,F5 List Paragraph Char,No Spacing1 Char"/>
    <w:link w:val="ListParagraph"/>
    <w:uiPriority w:val="34"/>
    <w:qFormat/>
    <w:locked/>
    <w:rsid w:val="00B91ABD"/>
    <w:rPr>
      <w:rFonts w:ascii="Arial" w:hAnsi="Arial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D73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3CA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9A0DE2"/>
  </w:style>
  <w:style w:type="character" w:customStyle="1" w:styleId="eop">
    <w:name w:val="eop"/>
    <w:basedOn w:val="DefaultParagraphFont"/>
    <w:rsid w:val="00BC5328"/>
  </w:style>
  <w:style w:type="paragraph" w:customStyle="1" w:styleId="paragraph">
    <w:name w:val="paragraph"/>
    <w:basedOn w:val="Normal"/>
    <w:rsid w:val="006254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2">
    <w:name w:val="Body text (2)"/>
    <w:basedOn w:val="DefaultParagraphFont"/>
    <w:rsid w:val="006A02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Bodytext29pt">
    <w:name w:val="Body text (2) + 9 pt"/>
    <w:aliases w:val="Not Bold"/>
    <w:basedOn w:val="DefaultParagraphFont"/>
    <w:rsid w:val="006A02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1EinrckungZchn">
    <w:name w:val="1. Einrückung Zchn"/>
    <w:basedOn w:val="DefaultParagraphFont"/>
    <w:link w:val="1Einrckung"/>
    <w:rsid w:val="008968F3"/>
    <w:rPr>
      <w:rFonts w:ascii="Arial" w:hAnsi="Arial"/>
      <w:lang w:eastAsia="en-US"/>
    </w:rPr>
  </w:style>
  <w:style w:type="paragraph" w:customStyle="1" w:styleId="Aufzhlung">
    <w:name w:val="Aufzählung"/>
    <w:basedOn w:val="1Einrckung"/>
    <w:link w:val="AufzhlungZchn"/>
    <w:qFormat/>
    <w:rsid w:val="00CE3E3B"/>
    <w:pPr>
      <w:numPr>
        <w:numId w:val="9"/>
      </w:numPr>
      <w:tabs>
        <w:tab w:val="clear" w:pos="567"/>
        <w:tab w:val="left" w:pos="483"/>
      </w:tabs>
      <w:spacing w:before="240"/>
      <w:ind w:left="709" w:hanging="709"/>
    </w:pPr>
    <w:rPr>
      <w:rFonts w:eastAsia="Times New Roman" w:cs="Arial"/>
      <w:szCs w:val="20"/>
      <w:lang w:val="de-DE" w:eastAsia="de-DE"/>
    </w:rPr>
  </w:style>
  <w:style w:type="character" w:customStyle="1" w:styleId="AufzhlungZchn">
    <w:name w:val="Aufzählung Zchn"/>
    <w:basedOn w:val="1EinrckungZchn"/>
    <w:link w:val="Aufzhlung"/>
    <w:rsid w:val="00CE3E3B"/>
    <w:rPr>
      <w:rFonts w:ascii="Arial" w:eastAsia="Times New Roman" w:hAnsi="Arial" w:cs="Arial"/>
      <w:szCs w:val="20"/>
      <w:lang w:val="de-DE" w:eastAsia="de-DE"/>
    </w:rPr>
  </w:style>
  <w:style w:type="paragraph" w:customStyle="1" w:styleId="xmsonormal">
    <w:name w:val="x_msonormal"/>
    <w:basedOn w:val="Normal"/>
    <w:rsid w:val="00D43FAE"/>
    <w:pPr>
      <w:spacing w:after="0"/>
    </w:pPr>
    <w:rPr>
      <w:rFonts w:ascii="Aptos" w:hAnsi="Aptos" w:cs="Aptos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0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9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6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6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9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iz.de/en/worldwide/63065.htm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ako_dmy\Desktop\41-14-tor-vertraege-unter-eu-schwellenwert-en(2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552c4ce-a4ad-4615-bdf8-f4c0486f213c">
      <UserInfo>
        <DisplayName>Feiereisen, Philipp GIZ</DisplayName>
        <AccountId>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9F826A7B496640917EB7DE52230470" ma:contentTypeVersion="4" ma:contentTypeDescription="Ein neues Dokument erstellen." ma:contentTypeScope="" ma:versionID="f9c102cb52618f39f783547c8520a71d">
  <xsd:schema xmlns:xsd="http://www.w3.org/2001/XMLSchema" xmlns:xs="http://www.w3.org/2001/XMLSchema" xmlns:p="http://schemas.microsoft.com/office/2006/metadata/properties" xmlns:ns2="1e9927d7-9527-426e-a87d-1606b39e0ae9" xmlns:ns3="a552c4ce-a4ad-4615-bdf8-f4c0486f213c" targetNamespace="http://schemas.microsoft.com/office/2006/metadata/properties" ma:root="true" ma:fieldsID="4527263cd12fdfde56355770faae9c35" ns2:_="" ns3:_="">
    <xsd:import namespace="1e9927d7-9527-426e-a87d-1606b39e0ae9"/>
    <xsd:import namespace="a552c4ce-a4ad-4615-bdf8-f4c0486f2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927d7-9527-426e-a87d-1606b39e0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2c4ce-a4ad-4615-bdf8-f4c0486f21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6927B6-3CEC-491A-9AE8-9C2615320F0E}">
  <ds:schemaRefs>
    <ds:schemaRef ds:uri="http://schemas.microsoft.com/office/2006/metadata/properties"/>
    <ds:schemaRef ds:uri="http://schemas.microsoft.com/office/infopath/2007/PartnerControls"/>
    <ds:schemaRef ds:uri="a552c4ce-a4ad-4615-bdf8-f4c0486f213c"/>
  </ds:schemaRefs>
</ds:datastoreItem>
</file>

<file path=customXml/itemProps2.xml><?xml version="1.0" encoding="utf-8"?>
<ds:datastoreItem xmlns:ds="http://schemas.openxmlformats.org/officeDocument/2006/customXml" ds:itemID="{722A786A-A077-43E1-A9F6-135875C10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9927d7-9527-426e-a87d-1606b39e0ae9"/>
    <ds:schemaRef ds:uri="a552c4ce-a4ad-4615-bdf8-f4c0486f2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36455-7A8E-4CC6-A00F-4C80D968F0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C8B5B1-58AE-4C78-BB73-8DCD717734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41-14-tor-vertraege-unter-eu-schwellenwert-en(2)</Template>
  <TotalTime>0</TotalTime>
  <Pages>13</Pages>
  <Words>21275</Words>
  <Characters>12128</Characters>
  <Application>Microsoft Office Word</Application>
  <DocSecurity>0</DocSecurity>
  <Lines>101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 41-14-2, Leistungsbeschreibung (ToR) für die Beschaffung von Dienstleistungen unterhalb des EU Schwellenwertes, englisch, Stand Januar 2023</vt:lpstr>
      <vt:lpstr>Form 41-14-2, Leistungsbeschreibung (ToR) für die Beschaffung von Dienstleistungen unterhalb des EU Schwellenwertes, englisch, Stand Januar 2023</vt:lpstr>
    </vt:vector>
  </TitlesOfParts>
  <Company>GIZ GmbH</Company>
  <LinksUpToDate>false</LinksUpToDate>
  <CharactersWithSpaces>33337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41-14-2, Leistungsbeschreibung (ToR) für die Beschaffung von Dienstleistungen unterhalb des EU Schwellenwertes, englisch, Stand Januar 2023</dc:title>
  <dc:subject/>
  <dc:creator>Dmytro Timakov</dc:creator>
  <cp:keywords/>
  <dc:description/>
  <cp:lastModifiedBy>Maienkova, Olena GIZ UA</cp:lastModifiedBy>
  <cp:revision>62</cp:revision>
  <cp:lastPrinted>2018-06-02T23:44:00Z</cp:lastPrinted>
  <dcterms:created xsi:type="dcterms:W3CDTF">2024-09-24T20:06:00Z</dcterms:created>
  <dcterms:modified xsi:type="dcterms:W3CDTF">2024-10-14T09:43:00Z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0x0101001A9F826A7B496640917EB7DE52230470</vt:lpwstr>
  </property>
  <property fmtid="{D5CDD505-2E9C-101B-9397-08002B2CF9AE}" pid="3" name="GrammarlyDocumentId">
    <vt:lpwstr>3f29b0b2de980551eb7c3c2b39c93d64ac6136179f68576b948736533e647aff</vt:lpwstr>
  </property>
</Properties>
</file>